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32C3" w14:textId="77777777" w:rsidR="008937C1" w:rsidRDefault="008937C1" w:rsidP="00A10A05">
      <w:pPr>
        <w:rPr>
          <w:rFonts w:cs="Segoe UI"/>
          <w:b/>
          <w:sz w:val="28"/>
        </w:rPr>
      </w:pPr>
    </w:p>
    <w:p w14:paraId="270E7F05" w14:textId="1C54931B" w:rsidR="008937C1" w:rsidRPr="00A10A05" w:rsidRDefault="00A10A05" w:rsidP="00A10A05">
      <w:pPr>
        <w:rPr>
          <w:rFonts w:cs="Segoe UI"/>
          <w:b/>
          <w:sz w:val="28"/>
        </w:rPr>
      </w:pPr>
      <w:r>
        <w:rPr>
          <w:rFonts w:cs="Segoe UI"/>
          <w:b/>
          <w:sz w:val="28"/>
        </w:rPr>
        <w:t xml:space="preserve">Vedlegg 1 - </w:t>
      </w:r>
      <w:r w:rsidR="00B228DA" w:rsidRPr="00A10A05">
        <w:rPr>
          <w:rFonts w:cs="Segoe UI"/>
          <w:b/>
          <w:sz w:val="28"/>
        </w:rPr>
        <w:t>Arbeidsbeskrivelse/kravspesifikasjon</w:t>
      </w:r>
    </w:p>
    <w:p w14:paraId="61E60B85" w14:textId="061E0892" w:rsidR="00A10A05" w:rsidRDefault="00A10A05" w:rsidP="00A10A05">
      <w:pPr>
        <w:rPr>
          <w:rFonts w:cs="Segoe UI"/>
          <w:b/>
          <w:sz w:val="28"/>
        </w:rPr>
      </w:pPr>
    </w:p>
    <w:p w14:paraId="303A2947" w14:textId="165D2E97" w:rsidR="00712E70" w:rsidRPr="008937C1" w:rsidRDefault="00A10A05" w:rsidP="00712E70">
      <w:pPr>
        <w:tabs>
          <w:tab w:val="num" w:pos="360"/>
        </w:tabs>
        <w:jc w:val="both"/>
        <w:rPr>
          <w:rFonts w:eastAsiaTheme="minorEastAsia" w:cs="Segoe UI"/>
          <w:b/>
          <w:kern w:val="24"/>
          <w:sz w:val="22"/>
          <w:szCs w:val="22"/>
        </w:rPr>
      </w:pPr>
      <w:r w:rsidRPr="008937C1">
        <w:rPr>
          <w:rFonts w:eastAsiaTheme="minorEastAsia" w:cs="Segoe UI"/>
          <w:b/>
          <w:kern w:val="24"/>
          <w:sz w:val="22"/>
          <w:szCs w:val="22"/>
        </w:rPr>
        <w:t>Mål med prosjektet</w:t>
      </w:r>
    </w:p>
    <w:p w14:paraId="6F952F66" w14:textId="4B93AA53" w:rsidR="00780B58" w:rsidRPr="008937C1" w:rsidRDefault="00712E70" w:rsidP="00780B58">
      <w:p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 xml:space="preserve">Behov for til </w:t>
      </w:r>
      <w:r w:rsidR="006D3687">
        <w:rPr>
          <w:rFonts w:cs="Segoe UI"/>
          <w:bCs/>
          <w:sz w:val="22"/>
          <w:szCs w:val="22"/>
        </w:rPr>
        <w:t xml:space="preserve">vikar </w:t>
      </w:r>
      <w:r w:rsidRPr="008937C1">
        <w:rPr>
          <w:rFonts w:cs="Segoe UI"/>
          <w:bCs/>
          <w:sz w:val="22"/>
          <w:szCs w:val="22"/>
        </w:rPr>
        <w:t>HR-avdelingen i</w:t>
      </w:r>
      <w:r w:rsidR="00160949" w:rsidRPr="008937C1">
        <w:rPr>
          <w:rFonts w:cs="Segoe UI"/>
          <w:bCs/>
          <w:sz w:val="22"/>
          <w:szCs w:val="22"/>
        </w:rPr>
        <w:t xml:space="preserve"> forbindelse med sykefravær</w:t>
      </w:r>
      <w:r w:rsidR="004D559B" w:rsidRPr="008937C1">
        <w:rPr>
          <w:rFonts w:cs="Segoe UI"/>
          <w:bCs/>
          <w:sz w:val="22"/>
          <w:szCs w:val="22"/>
        </w:rPr>
        <w:t xml:space="preserve"> og </w:t>
      </w:r>
      <w:r w:rsidR="000A5534" w:rsidRPr="008937C1">
        <w:rPr>
          <w:rFonts w:cs="Segoe UI"/>
          <w:bCs/>
          <w:sz w:val="22"/>
          <w:szCs w:val="22"/>
        </w:rPr>
        <w:t xml:space="preserve">midlertidig </w:t>
      </w:r>
      <w:r w:rsidR="004D559B" w:rsidRPr="008937C1">
        <w:rPr>
          <w:rFonts w:cs="Segoe UI"/>
          <w:bCs/>
          <w:sz w:val="22"/>
          <w:szCs w:val="22"/>
        </w:rPr>
        <w:t>redusert kapasitet</w:t>
      </w:r>
      <w:r w:rsidR="000A5534" w:rsidRPr="008937C1">
        <w:rPr>
          <w:rFonts w:cs="Segoe UI"/>
          <w:bCs/>
          <w:sz w:val="22"/>
          <w:szCs w:val="22"/>
        </w:rPr>
        <w:t xml:space="preserve"> </w:t>
      </w:r>
      <w:r w:rsidR="000A36BC" w:rsidRPr="008937C1">
        <w:rPr>
          <w:rFonts w:cs="Segoe UI"/>
          <w:bCs/>
          <w:sz w:val="22"/>
          <w:szCs w:val="22"/>
        </w:rPr>
        <w:t xml:space="preserve">i </w:t>
      </w:r>
      <w:r w:rsidR="000A5534" w:rsidRPr="008937C1">
        <w:rPr>
          <w:rFonts w:cs="Segoe UI"/>
          <w:bCs/>
          <w:sz w:val="22"/>
          <w:szCs w:val="22"/>
        </w:rPr>
        <w:t>området</w:t>
      </w:r>
      <w:r w:rsidR="00160949" w:rsidRPr="008937C1">
        <w:rPr>
          <w:rFonts w:cs="Segoe UI"/>
          <w:bCs/>
          <w:sz w:val="22"/>
          <w:szCs w:val="22"/>
        </w:rPr>
        <w:t xml:space="preserve">. </w:t>
      </w:r>
    </w:p>
    <w:p w14:paraId="60019C29" w14:textId="77777777" w:rsidR="00780B58" w:rsidRPr="008937C1" w:rsidRDefault="00780B58" w:rsidP="00A10A05">
      <w:pPr>
        <w:rPr>
          <w:rFonts w:cs="Segoe UI"/>
          <w:b/>
          <w:sz w:val="22"/>
          <w:szCs w:val="22"/>
        </w:rPr>
      </w:pPr>
    </w:p>
    <w:p w14:paraId="4562772D" w14:textId="1E7DED34" w:rsidR="00A10A05" w:rsidRPr="008937C1" w:rsidRDefault="00A10A05" w:rsidP="00A10A05">
      <w:pPr>
        <w:rPr>
          <w:rFonts w:cs="Segoe UI"/>
          <w:b/>
          <w:sz w:val="22"/>
          <w:szCs w:val="22"/>
        </w:rPr>
      </w:pPr>
      <w:proofErr w:type="spellStart"/>
      <w:r w:rsidRPr="008937C1">
        <w:rPr>
          <w:rFonts w:cs="Segoe UI"/>
          <w:b/>
          <w:sz w:val="22"/>
          <w:szCs w:val="22"/>
        </w:rPr>
        <w:t>Kontraktperiode</w:t>
      </w:r>
      <w:proofErr w:type="spellEnd"/>
    </w:p>
    <w:p w14:paraId="3A810644" w14:textId="698C9F8B" w:rsidR="00A10A05" w:rsidRPr="008937C1" w:rsidRDefault="00780B58" w:rsidP="00A10A05">
      <w:pPr>
        <w:tabs>
          <w:tab w:val="num" w:pos="360"/>
        </w:tabs>
        <w:jc w:val="both"/>
        <w:rPr>
          <w:rFonts w:eastAsiaTheme="minorEastAsia" w:cs="Segoe UI"/>
          <w:i/>
          <w:kern w:val="24"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 xml:space="preserve">Oppdragets varighet fra </w:t>
      </w:r>
      <w:r w:rsidR="00A031AB">
        <w:rPr>
          <w:rFonts w:cs="Segoe UI"/>
          <w:bCs/>
          <w:sz w:val="22"/>
          <w:szCs w:val="22"/>
        </w:rPr>
        <w:t>3</w:t>
      </w:r>
      <w:r w:rsidRPr="008937C1">
        <w:rPr>
          <w:rFonts w:cs="Segoe UI"/>
          <w:bCs/>
          <w:sz w:val="22"/>
          <w:szCs w:val="22"/>
        </w:rPr>
        <w:t>.8.2026 – 31.12.2026</w:t>
      </w:r>
      <w:r w:rsidR="008F0A16">
        <w:rPr>
          <w:rFonts w:cs="Segoe UI"/>
          <w:bCs/>
          <w:sz w:val="22"/>
          <w:szCs w:val="22"/>
        </w:rPr>
        <w:t xml:space="preserve"> m</w:t>
      </w:r>
      <w:r w:rsidRPr="008937C1">
        <w:rPr>
          <w:rFonts w:cs="Segoe UI"/>
          <w:bCs/>
          <w:sz w:val="22"/>
          <w:szCs w:val="22"/>
        </w:rPr>
        <w:t>ed mulighet for forlengelse avhengig av sykefraværet. </w:t>
      </w:r>
    </w:p>
    <w:p w14:paraId="65AAF1AF" w14:textId="77777777" w:rsidR="00780B58" w:rsidRPr="008937C1" w:rsidRDefault="00780B58" w:rsidP="00A10A05">
      <w:pPr>
        <w:tabs>
          <w:tab w:val="num" w:pos="360"/>
        </w:tabs>
        <w:jc w:val="both"/>
        <w:rPr>
          <w:rFonts w:eastAsiaTheme="minorEastAsia" w:cs="Segoe UI"/>
          <w:b/>
          <w:kern w:val="24"/>
          <w:sz w:val="22"/>
          <w:szCs w:val="22"/>
        </w:rPr>
      </w:pPr>
    </w:p>
    <w:p w14:paraId="02DA36E6" w14:textId="3329CD04" w:rsidR="00A10A05" w:rsidRPr="008937C1" w:rsidRDefault="00A10A05" w:rsidP="00A10A05">
      <w:pPr>
        <w:tabs>
          <w:tab w:val="num" w:pos="360"/>
        </w:tabs>
        <w:jc w:val="both"/>
        <w:rPr>
          <w:rFonts w:eastAsiaTheme="minorEastAsia" w:cs="Segoe UI"/>
          <w:kern w:val="24"/>
          <w:sz w:val="22"/>
          <w:szCs w:val="22"/>
        </w:rPr>
      </w:pPr>
      <w:r w:rsidRPr="008937C1">
        <w:rPr>
          <w:rFonts w:eastAsiaTheme="minorEastAsia" w:cs="Segoe UI"/>
          <w:b/>
          <w:kern w:val="24"/>
          <w:sz w:val="22"/>
          <w:szCs w:val="22"/>
        </w:rPr>
        <w:t>Beskrivelse av oppgaven</w:t>
      </w:r>
    </w:p>
    <w:p w14:paraId="58D57A43" w14:textId="0DF62F1C" w:rsidR="00712E70" w:rsidRPr="008937C1" w:rsidRDefault="00712E70" w:rsidP="00712E70">
      <w:p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 xml:space="preserve">I forbindelse med sykefravær har </w:t>
      </w:r>
      <w:r w:rsidR="00DB52FF">
        <w:rPr>
          <w:rFonts w:cs="Segoe UI"/>
          <w:bCs/>
          <w:sz w:val="22"/>
          <w:szCs w:val="22"/>
        </w:rPr>
        <w:t>Havtil</w:t>
      </w:r>
      <w:r w:rsidRPr="008937C1">
        <w:rPr>
          <w:rFonts w:cs="Segoe UI"/>
          <w:bCs/>
          <w:sz w:val="22"/>
          <w:szCs w:val="22"/>
        </w:rPr>
        <w:t xml:space="preserve"> et midlertidig behov for bistand innenfor personalarbeid, rekruttering og ERP system både for HR og fakturabehandling.</w:t>
      </w:r>
      <w:r w:rsidR="009F72CE" w:rsidRPr="009F72CE">
        <w:rPr>
          <w:rFonts w:cs="Segoe UI"/>
          <w:color w:val="000000" w:themeColor="text1"/>
          <w:sz w:val="22"/>
          <w:szCs w:val="22"/>
        </w:rPr>
        <w:t xml:space="preserve"> </w:t>
      </w:r>
      <w:r w:rsidR="009F72CE" w:rsidRPr="008937C1">
        <w:rPr>
          <w:rFonts w:cs="Segoe UI"/>
          <w:color w:val="000000" w:themeColor="text1"/>
          <w:sz w:val="22"/>
          <w:szCs w:val="22"/>
        </w:rPr>
        <w:t>Vi ser etter en junior HR medarbeider</w:t>
      </w:r>
      <w:r w:rsidR="00FA55D8">
        <w:rPr>
          <w:rFonts w:cs="Segoe UI"/>
          <w:color w:val="000000" w:themeColor="text1"/>
          <w:sz w:val="22"/>
          <w:szCs w:val="22"/>
        </w:rPr>
        <w:t xml:space="preserve"> </w:t>
      </w:r>
      <w:r w:rsidR="009F72CE">
        <w:rPr>
          <w:rFonts w:cs="Segoe UI"/>
          <w:color w:val="000000" w:themeColor="text1"/>
          <w:sz w:val="22"/>
          <w:szCs w:val="22"/>
        </w:rPr>
        <w:t>med kompetanse og erfaring</w:t>
      </w:r>
      <w:r w:rsidR="009F72CE">
        <w:rPr>
          <w:rFonts w:cs="Segoe UI"/>
          <w:color w:val="000000" w:themeColor="text1"/>
          <w:sz w:val="22"/>
          <w:szCs w:val="22"/>
        </w:rPr>
        <w:t xml:space="preserve"> </w:t>
      </w:r>
      <w:r w:rsidR="00FA55D8">
        <w:rPr>
          <w:rFonts w:cs="Segoe UI"/>
          <w:color w:val="000000" w:themeColor="text1"/>
          <w:sz w:val="22"/>
          <w:szCs w:val="22"/>
        </w:rPr>
        <w:t xml:space="preserve">som vist i oversikten nedenfor. </w:t>
      </w:r>
    </w:p>
    <w:p w14:paraId="5AD42879" w14:textId="77777777" w:rsidR="00712E70" w:rsidRPr="008937C1" w:rsidRDefault="00712E70" w:rsidP="00712E70">
      <w:pPr>
        <w:rPr>
          <w:rFonts w:cs="Segoe UI"/>
          <w:bCs/>
          <w:sz w:val="22"/>
          <w:szCs w:val="22"/>
        </w:rPr>
      </w:pPr>
    </w:p>
    <w:p w14:paraId="5852F572" w14:textId="40857487" w:rsidR="00712E70" w:rsidRPr="008937C1" w:rsidRDefault="00712E70" w:rsidP="00712E70">
      <w:pPr>
        <w:rPr>
          <w:rFonts w:cs="Segoe UI"/>
          <w:bCs/>
          <w:sz w:val="22"/>
          <w:szCs w:val="22"/>
        </w:rPr>
      </w:pPr>
      <w:proofErr w:type="gramStart"/>
      <w:r w:rsidRPr="008937C1">
        <w:rPr>
          <w:rFonts w:cs="Segoe UI"/>
          <w:bCs/>
          <w:sz w:val="22"/>
          <w:szCs w:val="22"/>
        </w:rPr>
        <w:t>Stillingsprosent:  100</w:t>
      </w:r>
      <w:proofErr w:type="gramEnd"/>
      <w:r w:rsidRPr="008937C1">
        <w:rPr>
          <w:rFonts w:cs="Segoe UI"/>
          <w:bCs/>
          <w:sz w:val="22"/>
          <w:szCs w:val="22"/>
        </w:rPr>
        <w:t xml:space="preserve"> %  </w:t>
      </w:r>
    </w:p>
    <w:p w14:paraId="019EF6ED" w14:textId="77777777" w:rsidR="00712E70" w:rsidRPr="008937C1" w:rsidRDefault="00712E70" w:rsidP="00712E70">
      <w:p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> </w:t>
      </w:r>
    </w:p>
    <w:p w14:paraId="5DBB4DA4" w14:textId="170F16C7" w:rsidR="00D4791C" w:rsidRDefault="00475149" w:rsidP="00712E70">
      <w:pPr>
        <w:rPr>
          <w:rFonts w:cs="Segoe UI"/>
          <w:i/>
          <w:iCs/>
          <w:color w:val="000000" w:themeColor="text1"/>
          <w:sz w:val="22"/>
          <w:szCs w:val="22"/>
        </w:rPr>
      </w:pPr>
      <w:r w:rsidRPr="00D4791C">
        <w:rPr>
          <w:rFonts w:cs="Segoe UI"/>
          <w:i/>
          <w:iCs/>
          <w:color w:val="000000" w:themeColor="text1"/>
          <w:sz w:val="22"/>
          <w:szCs w:val="22"/>
        </w:rPr>
        <w:t>Tildelingskriterium «Kompetanse og erfaring»</w:t>
      </w:r>
    </w:p>
    <w:p w14:paraId="70A4D76B" w14:textId="77777777" w:rsidR="00DA4807" w:rsidRDefault="00DA4807" w:rsidP="00712E70">
      <w:pPr>
        <w:rPr>
          <w:rFonts w:cs="Segoe UI"/>
          <w:i/>
          <w:iCs/>
          <w:color w:val="000000" w:themeColor="text1"/>
          <w:sz w:val="22"/>
          <w:szCs w:val="22"/>
        </w:rPr>
      </w:pPr>
    </w:p>
    <w:p w14:paraId="4EE37833" w14:textId="461E040B" w:rsidR="00DA4807" w:rsidRPr="008F0A16" w:rsidRDefault="008F0A16" w:rsidP="00712E70">
      <w:pPr>
        <w:rPr>
          <w:rFonts w:cs="Segoe UI"/>
          <w:color w:val="000000" w:themeColor="text1"/>
          <w:sz w:val="22"/>
          <w:szCs w:val="22"/>
        </w:rPr>
      </w:pPr>
      <w:r w:rsidRPr="008F0A16">
        <w:rPr>
          <w:rFonts w:cs="Segoe UI"/>
          <w:color w:val="000000" w:themeColor="text1"/>
          <w:sz w:val="22"/>
          <w:szCs w:val="22"/>
        </w:rPr>
        <w:t>Følgende vil vektlegges i evalueringen av tilbudte kandidater:</w:t>
      </w:r>
    </w:p>
    <w:p w14:paraId="1AE62AC3" w14:textId="2B074C4C" w:rsidR="00523D1E" w:rsidRDefault="00523D1E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Utdanning innen HR</w:t>
      </w:r>
      <w:r w:rsidR="00DD4556">
        <w:rPr>
          <w:rFonts w:cs="Segoe UI"/>
          <w:bCs/>
          <w:sz w:val="22"/>
          <w:szCs w:val="22"/>
        </w:rPr>
        <w:t>.</w:t>
      </w:r>
    </w:p>
    <w:p w14:paraId="76815CFE" w14:textId="1DB7CF07" w:rsidR="00085227" w:rsidRPr="007D0161" w:rsidRDefault="00171C61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 w:rsidRPr="007D0161">
        <w:rPr>
          <w:rFonts w:cs="Segoe UI"/>
          <w:bCs/>
          <w:sz w:val="22"/>
          <w:szCs w:val="22"/>
        </w:rPr>
        <w:t xml:space="preserve">Nylig/nåværende erfaring innen rekruttering/personaladministrasjon/personalarbeid i det offentlige/statlige, herunder skrive stillingsannonser, kandidatutvelgelse, utføre intervjuer, skrive innstillinger og utforme </w:t>
      </w:r>
      <w:r w:rsidR="00D16A92" w:rsidRPr="007D0161">
        <w:rPr>
          <w:rFonts w:cs="Segoe UI"/>
          <w:bCs/>
          <w:sz w:val="22"/>
          <w:szCs w:val="22"/>
        </w:rPr>
        <w:t xml:space="preserve">tilbudsbrev og </w:t>
      </w:r>
    </w:p>
    <w:p w14:paraId="0F03110F" w14:textId="77777777" w:rsidR="007D0161" w:rsidRDefault="00171C61" w:rsidP="00C07A9A">
      <w:pPr>
        <w:pStyle w:val="Listeavsnitt"/>
        <w:ind w:left="570"/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 xml:space="preserve">arbeidsavtaler. </w:t>
      </w:r>
    </w:p>
    <w:p w14:paraId="4FB4E9E1" w14:textId="5E9D5E32" w:rsidR="00171C61" w:rsidRPr="008937C1" w:rsidRDefault="007D0161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Erfaring med v</w:t>
      </w:r>
      <w:r w:rsidR="00171C61" w:rsidRPr="008937C1">
        <w:rPr>
          <w:rFonts w:cs="Segoe UI"/>
          <w:bCs/>
          <w:sz w:val="22"/>
          <w:szCs w:val="22"/>
        </w:rPr>
        <w:t>edlikehold</w:t>
      </w:r>
      <w:r>
        <w:rPr>
          <w:rFonts w:cs="Segoe UI"/>
          <w:bCs/>
          <w:sz w:val="22"/>
          <w:szCs w:val="22"/>
        </w:rPr>
        <w:t xml:space="preserve"> av </w:t>
      </w:r>
      <w:r w:rsidR="00171C61" w:rsidRPr="008937C1">
        <w:rPr>
          <w:rFonts w:cs="Segoe UI"/>
          <w:bCs/>
          <w:sz w:val="22"/>
          <w:szCs w:val="22"/>
        </w:rPr>
        <w:t>personalmapper og sikre korrekte opplysninger til lønn.</w:t>
      </w:r>
    </w:p>
    <w:p w14:paraId="602DC2BD" w14:textId="034C9576" w:rsidR="00171C61" w:rsidRPr="008937C1" w:rsidRDefault="00171C61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>God Unit4/Agresso/UBW kompetanse/erfaring innenfor HR og faktura delen av ERP systemet innenfor lønn og personal</w:t>
      </w:r>
      <w:r w:rsidR="00C3489B">
        <w:rPr>
          <w:rFonts w:cs="Segoe UI"/>
          <w:bCs/>
          <w:sz w:val="22"/>
          <w:szCs w:val="22"/>
        </w:rPr>
        <w:t>.</w:t>
      </w:r>
      <w:r w:rsidRPr="008937C1">
        <w:rPr>
          <w:rFonts w:cs="Segoe UI"/>
          <w:bCs/>
          <w:sz w:val="22"/>
          <w:szCs w:val="22"/>
        </w:rPr>
        <w:tab/>
      </w:r>
    </w:p>
    <w:p w14:paraId="5694B58F" w14:textId="2C0E952D" w:rsidR="00171C61" w:rsidRPr="008937C1" w:rsidRDefault="006D3687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M</w:t>
      </w:r>
      <w:r w:rsidR="00171C61" w:rsidRPr="008937C1">
        <w:rPr>
          <w:rFonts w:cs="Segoe UI"/>
          <w:bCs/>
          <w:sz w:val="22"/>
          <w:szCs w:val="22"/>
        </w:rPr>
        <w:t>eget god IT system forståelse, og har meget god kompetanse innenfor M365</w:t>
      </w:r>
      <w:r w:rsidR="00C3489B">
        <w:rPr>
          <w:rFonts w:cs="Segoe UI"/>
          <w:bCs/>
          <w:sz w:val="22"/>
          <w:szCs w:val="22"/>
        </w:rPr>
        <w:t>.</w:t>
      </w:r>
    </w:p>
    <w:p w14:paraId="2206142E" w14:textId="03848400" w:rsidR="00171C61" w:rsidRPr="008937C1" w:rsidRDefault="006D3687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M</w:t>
      </w:r>
      <w:r w:rsidR="00171C61" w:rsidRPr="008937C1">
        <w:rPr>
          <w:rFonts w:cs="Segoe UI"/>
          <w:bCs/>
          <w:sz w:val="22"/>
          <w:szCs w:val="22"/>
        </w:rPr>
        <w:t>eget god muntlig og skriftlig fremstillingsevne på norsk</w:t>
      </w:r>
    </w:p>
    <w:p w14:paraId="51AD8266" w14:textId="2783BA08" w:rsidR="002C2FE7" w:rsidRPr="008937C1" w:rsidRDefault="002C2FE7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>Gode kommunikasjonsevner</w:t>
      </w:r>
    </w:p>
    <w:p w14:paraId="08706CC8" w14:textId="6ABE7462" w:rsidR="002C2FE7" w:rsidRPr="008937C1" w:rsidRDefault="002C2FE7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>Løsningsorientert</w:t>
      </w:r>
    </w:p>
    <w:p w14:paraId="6E5D4DEF" w14:textId="08EF989D" w:rsidR="002C2FE7" w:rsidRPr="008937C1" w:rsidRDefault="002C2FE7" w:rsidP="00C07A9A">
      <w:pPr>
        <w:pStyle w:val="Listeavsnitt"/>
        <w:numPr>
          <w:ilvl w:val="0"/>
          <w:numId w:val="33"/>
        </w:numPr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>Evne til å bygge relasjoner</w:t>
      </w:r>
    </w:p>
    <w:p w14:paraId="2031C76D" w14:textId="35969EC2" w:rsidR="00712E70" w:rsidRPr="008937C1" w:rsidRDefault="00712E70" w:rsidP="00712E70">
      <w:pPr>
        <w:rPr>
          <w:rFonts w:cs="Segoe UI"/>
          <w:bCs/>
          <w:sz w:val="22"/>
          <w:szCs w:val="22"/>
        </w:rPr>
      </w:pPr>
    </w:p>
    <w:p w14:paraId="6A13FBF7" w14:textId="7CEFBC4D" w:rsidR="00723484" w:rsidRDefault="006A7035" w:rsidP="00712E70">
      <w:pPr>
        <w:rPr>
          <w:rFonts w:cs="Segoe UI"/>
          <w:b/>
          <w:sz w:val="22"/>
          <w:szCs w:val="22"/>
        </w:rPr>
      </w:pPr>
      <w:r>
        <w:rPr>
          <w:rFonts w:cs="Segoe UI"/>
          <w:b/>
          <w:sz w:val="22"/>
          <w:szCs w:val="22"/>
        </w:rPr>
        <w:t>Evaluer</w:t>
      </w:r>
      <w:r w:rsidR="000A3612">
        <w:rPr>
          <w:rFonts w:cs="Segoe UI"/>
          <w:b/>
          <w:sz w:val="22"/>
          <w:szCs w:val="22"/>
        </w:rPr>
        <w:t>i</w:t>
      </w:r>
      <w:r>
        <w:rPr>
          <w:rFonts w:cs="Segoe UI"/>
          <w:b/>
          <w:sz w:val="22"/>
          <w:szCs w:val="22"/>
        </w:rPr>
        <w:t>ng/v</w:t>
      </w:r>
      <w:r w:rsidR="00723484">
        <w:rPr>
          <w:rFonts w:cs="Segoe UI"/>
          <w:b/>
          <w:sz w:val="22"/>
          <w:szCs w:val="22"/>
        </w:rPr>
        <w:t xml:space="preserve">ekting </w:t>
      </w:r>
    </w:p>
    <w:p w14:paraId="337A1E4A" w14:textId="77777777" w:rsidR="00723484" w:rsidRDefault="00723484" w:rsidP="00712E70">
      <w:pPr>
        <w:rPr>
          <w:rFonts w:cs="Segoe UI"/>
          <w:b/>
          <w:sz w:val="22"/>
          <w:szCs w:val="22"/>
        </w:rPr>
      </w:pPr>
    </w:p>
    <w:p w14:paraId="6483DED2" w14:textId="7BD8DE10" w:rsidR="00723484" w:rsidRPr="00723484" w:rsidRDefault="00723484" w:rsidP="00712E70">
      <w:p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Pkt. 1</w:t>
      </w:r>
      <w:r w:rsidR="00423CB1">
        <w:rPr>
          <w:rFonts w:cs="Segoe UI"/>
          <w:bCs/>
          <w:sz w:val="22"/>
          <w:szCs w:val="22"/>
        </w:rPr>
        <w:t xml:space="preserve"> – 5 vektes med 70 % og </w:t>
      </w:r>
      <w:proofErr w:type="spellStart"/>
      <w:r w:rsidR="00423CB1">
        <w:rPr>
          <w:rFonts w:cs="Segoe UI"/>
          <w:bCs/>
          <w:sz w:val="22"/>
          <w:szCs w:val="22"/>
        </w:rPr>
        <w:t>pkt</w:t>
      </w:r>
      <w:proofErr w:type="spellEnd"/>
      <w:r w:rsidR="00423CB1">
        <w:rPr>
          <w:rFonts w:cs="Segoe UI"/>
          <w:bCs/>
          <w:sz w:val="22"/>
          <w:szCs w:val="22"/>
        </w:rPr>
        <w:t xml:space="preserve"> 6 – </w:t>
      </w:r>
      <w:r w:rsidR="002D7A8D">
        <w:rPr>
          <w:rFonts w:cs="Segoe UI"/>
          <w:bCs/>
          <w:sz w:val="22"/>
          <w:szCs w:val="22"/>
        </w:rPr>
        <w:t>9</w:t>
      </w:r>
      <w:r w:rsidR="00423CB1">
        <w:rPr>
          <w:rFonts w:cs="Segoe UI"/>
          <w:bCs/>
          <w:sz w:val="22"/>
          <w:szCs w:val="22"/>
        </w:rPr>
        <w:t xml:space="preserve"> vektes med 30 %.</w:t>
      </w:r>
    </w:p>
    <w:p w14:paraId="631EC288" w14:textId="77777777" w:rsidR="006A7035" w:rsidRDefault="006A7035" w:rsidP="00712E70">
      <w:pPr>
        <w:rPr>
          <w:rFonts w:cs="Segoe UI"/>
          <w:b/>
          <w:sz w:val="22"/>
          <w:szCs w:val="22"/>
        </w:rPr>
      </w:pPr>
    </w:p>
    <w:p w14:paraId="5B8142F1" w14:textId="03DD7D5B" w:rsidR="005053EE" w:rsidRPr="00F042E7" w:rsidRDefault="00F042E7" w:rsidP="00712E70">
      <w:pPr>
        <w:rPr>
          <w:rFonts w:cs="Segoe UI"/>
          <w:b/>
          <w:sz w:val="22"/>
          <w:szCs w:val="22"/>
        </w:rPr>
      </w:pPr>
      <w:r w:rsidRPr="00F042E7">
        <w:rPr>
          <w:rFonts w:cs="Segoe UI"/>
          <w:b/>
          <w:sz w:val="22"/>
          <w:szCs w:val="22"/>
        </w:rPr>
        <w:t>Intervju</w:t>
      </w:r>
    </w:p>
    <w:p w14:paraId="20548405" w14:textId="0B121A38" w:rsidR="003E1F4C" w:rsidRDefault="003E1F4C" w:rsidP="00712E70">
      <w:pPr>
        <w:rPr>
          <w:rFonts w:cs="Segoe UI"/>
          <w:bCs/>
          <w:sz w:val="22"/>
          <w:szCs w:val="22"/>
        </w:rPr>
      </w:pPr>
    </w:p>
    <w:p w14:paraId="1E5CBF6F" w14:textId="5CDE6370" w:rsidR="00F042E7" w:rsidRDefault="00D67FCF" w:rsidP="00712E70">
      <w:p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Hensikte</w:t>
      </w:r>
      <w:r w:rsidR="005556C7">
        <w:rPr>
          <w:rFonts w:cs="Segoe UI"/>
          <w:bCs/>
          <w:sz w:val="22"/>
          <w:szCs w:val="22"/>
        </w:rPr>
        <w:t>n</w:t>
      </w:r>
      <w:r>
        <w:rPr>
          <w:rFonts w:cs="Segoe UI"/>
          <w:bCs/>
          <w:sz w:val="22"/>
          <w:szCs w:val="22"/>
        </w:rPr>
        <w:t xml:space="preserve"> med intervjuene er å belyse konsulentens evner </w:t>
      </w:r>
      <w:r w:rsidR="00F27945">
        <w:rPr>
          <w:rFonts w:cs="Segoe UI"/>
          <w:bCs/>
          <w:sz w:val="22"/>
          <w:szCs w:val="22"/>
        </w:rPr>
        <w:t xml:space="preserve">relatert til </w:t>
      </w:r>
      <w:r w:rsidR="00E26DDC">
        <w:rPr>
          <w:rFonts w:cs="Segoe UI"/>
          <w:bCs/>
          <w:sz w:val="22"/>
          <w:szCs w:val="22"/>
        </w:rPr>
        <w:t xml:space="preserve">pkt. 6 – </w:t>
      </w:r>
      <w:r w:rsidR="002D7A8D">
        <w:rPr>
          <w:rFonts w:cs="Segoe UI"/>
          <w:bCs/>
          <w:sz w:val="22"/>
          <w:szCs w:val="22"/>
        </w:rPr>
        <w:t>9</w:t>
      </w:r>
      <w:r w:rsidR="00E26DDC">
        <w:rPr>
          <w:rFonts w:cs="Segoe UI"/>
          <w:bCs/>
          <w:sz w:val="22"/>
          <w:szCs w:val="22"/>
        </w:rPr>
        <w:t>.</w:t>
      </w:r>
      <w:r w:rsidR="00723484">
        <w:rPr>
          <w:rFonts w:cs="Segoe UI"/>
          <w:bCs/>
          <w:sz w:val="22"/>
          <w:szCs w:val="22"/>
        </w:rPr>
        <w:t xml:space="preserve"> </w:t>
      </w:r>
    </w:p>
    <w:p w14:paraId="7E6A52DA" w14:textId="77777777" w:rsidR="00885ADB" w:rsidRDefault="00885ADB" w:rsidP="00712E70">
      <w:pPr>
        <w:rPr>
          <w:rFonts w:cs="Segoe UI"/>
          <w:bCs/>
          <w:sz w:val="22"/>
          <w:szCs w:val="22"/>
        </w:rPr>
      </w:pPr>
    </w:p>
    <w:p w14:paraId="34605CF3" w14:textId="77777777" w:rsidR="003E1F4C" w:rsidRPr="00F27945" w:rsidRDefault="00774C2B" w:rsidP="00712E70">
      <w:pPr>
        <w:rPr>
          <w:rFonts w:cs="Segoe UI"/>
          <w:bCs/>
          <w:i/>
          <w:iCs/>
          <w:sz w:val="22"/>
          <w:szCs w:val="22"/>
        </w:rPr>
      </w:pPr>
      <w:r w:rsidRPr="00F27945">
        <w:rPr>
          <w:rFonts w:cs="Segoe UI"/>
          <w:bCs/>
          <w:i/>
          <w:iCs/>
          <w:sz w:val="22"/>
          <w:szCs w:val="22"/>
        </w:rPr>
        <w:t>Utvelgelse til intervju:</w:t>
      </w:r>
      <w:r w:rsidR="00885ADB" w:rsidRPr="00F27945">
        <w:rPr>
          <w:rFonts w:cs="Segoe UI"/>
          <w:bCs/>
          <w:i/>
          <w:iCs/>
          <w:sz w:val="22"/>
          <w:szCs w:val="22"/>
        </w:rPr>
        <w:t xml:space="preserve"> </w:t>
      </w:r>
    </w:p>
    <w:p w14:paraId="2C1B0CBD" w14:textId="2FAB2605" w:rsidR="00774C2B" w:rsidRDefault="00E323DE" w:rsidP="00712E70">
      <w:p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Hver tilbyder kan inngi inntil 3 kandidater.</w:t>
      </w:r>
      <w:r>
        <w:rPr>
          <w:rFonts w:cs="Segoe UI"/>
          <w:bCs/>
          <w:sz w:val="22"/>
          <w:szCs w:val="22"/>
        </w:rPr>
        <w:t xml:space="preserve"> </w:t>
      </w:r>
      <w:r w:rsidR="00885ADB">
        <w:rPr>
          <w:rFonts w:cs="Segoe UI"/>
          <w:bCs/>
          <w:sz w:val="22"/>
          <w:szCs w:val="22"/>
        </w:rPr>
        <w:t xml:space="preserve">Det vil bli gjennomført intervju med de </w:t>
      </w:r>
      <w:r w:rsidR="00AA2ADE">
        <w:rPr>
          <w:rFonts w:cs="Segoe UI"/>
          <w:bCs/>
          <w:sz w:val="22"/>
          <w:szCs w:val="22"/>
        </w:rPr>
        <w:t xml:space="preserve">4 </w:t>
      </w:r>
      <w:r w:rsidR="00885ADB">
        <w:rPr>
          <w:rFonts w:cs="Segoe UI"/>
          <w:bCs/>
          <w:sz w:val="22"/>
          <w:szCs w:val="22"/>
        </w:rPr>
        <w:t>kandidate</w:t>
      </w:r>
      <w:r w:rsidR="00AA2ADE">
        <w:rPr>
          <w:rFonts w:cs="Segoe UI"/>
          <w:bCs/>
          <w:sz w:val="22"/>
          <w:szCs w:val="22"/>
        </w:rPr>
        <w:t>ne</w:t>
      </w:r>
      <w:r w:rsidR="00885ADB">
        <w:rPr>
          <w:rFonts w:cs="Segoe UI"/>
          <w:bCs/>
          <w:sz w:val="22"/>
          <w:szCs w:val="22"/>
        </w:rPr>
        <w:t xml:space="preserve"> som får høyest rangering basert på tildelingskriteriet «Kompetanse og erfaring» punkt 1 – 5. </w:t>
      </w:r>
    </w:p>
    <w:p w14:paraId="51675B6F" w14:textId="77777777" w:rsidR="00F27945" w:rsidRDefault="00F27945" w:rsidP="00712E70">
      <w:pPr>
        <w:rPr>
          <w:rFonts w:cs="Segoe UI"/>
          <w:bCs/>
          <w:sz w:val="22"/>
          <w:szCs w:val="22"/>
        </w:rPr>
      </w:pPr>
    </w:p>
    <w:p w14:paraId="1AAE6771" w14:textId="77777777" w:rsidR="003E1F4C" w:rsidRDefault="003E1F4C" w:rsidP="00712E70">
      <w:pPr>
        <w:rPr>
          <w:rFonts w:cs="Segoe UI"/>
          <w:bCs/>
          <w:sz w:val="22"/>
          <w:szCs w:val="22"/>
        </w:rPr>
      </w:pPr>
    </w:p>
    <w:p w14:paraId="6C9C7B2A" w14:textId="5B2AFBDC" w:rsidR="003E1F4C" w:rsidRPr="00F27945" w:rsidRDefault="003E1F4C" w:rsidP="00712E70">
      <w:pPr>
        <w:rPr>
          <w:rFonts w:cs="Segoe UI"/>
          <w:bCs/>
          <w:i/>
          <w:iCs/>
          <w:sz w:val="22"/>
          <w:szCs w:val="22"/>
        </w:rPr>
      </w:pPr>
      <w:r w:rsidRPr="00F27945">
        <w:rPr>
          <w:rFonts w:cs="Segoe UI"/>
          <w:bCs/>
          <w:i/>
          <w:iCs/>
          <w:sz w:val="22"/>
          <w:szCs w:val="22"/>
        </w:rPr>
        <w:t>Intervjuform:</w:t>
      </w:r>
    </w:p>
    <w:p w14:paraId="5F5B6E0F" w14:textId="5536FB24" w:rsidR="003E1F4C" w:rsidRDefault="003E1F4C" w:rsidP="00712E70">
      <w:p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 xml:space="preserve">Strukturert og standardisert </w:t>
      </w:r>
      <w:r w:rsidR="004903E4">
        <w:rPr>
          <w:rFonts w:cs="Segoe UI"/>
          <w:bCs/>
          <w:sz w:val="22"/>
          <w:szCs w:val="22"/>
        </w:rPr>
        <w:t xml:space="preserve">intervju med varighet inntil ½ time. </w:t>
      </w:r>
      <w:r w:rsidR="009278B4">
        <w:rPr>
          <w:rFonts w:cs="Segoe UI"/>
          <w:bCs/>
          <w:sz w:val="22"/>
          <w:szCs w:val="22"/>
        </w:rPr>
        <w:t xml:space="preserve">Det vil </w:t>
      </w:r>
      <w:r w:rsidR="00F27945">
        <w:rPr>
          <w:rFonts w:cs="Segoe UI"/>
          <w:bCs/>
          <w:sz w:val="22"/>
          <w:szCs w:val="22"/>
        </w:rPr>
        <w:t xml:space="preserve">bli </w:t>
      </w:r>
      <w:r w:rsidR="009278B4">
        <w:rPr>
          <w:rFonts w:cs="Segoe UI"/>
          <w:bCs/>
          <w:sz w:val="22"/>
          <w:szCs w:val="22"/>
        </w:rPr>
        <w:t xml:space="preserve">utarbeidet et </w:t>
      </w:r>
      <w:r w:rsidR="00652FC8">
        <w:rPr>
          <w:rFonts w:cs="Segoe UI"/>
          <w:bCs/>
          <w:sz w:val="22"/>
          <w:szCs w:val="22"/>
        </w:rPr>
        <w:t xml:space="preserve">referat basert på intervjuet. </w:t>
      </w:r>
      <w:r w:rsidR="0000188C">
        <w:rPr>
          <w:rFonts w:cs="Segoe UI"/>
          <w:bCs/>
          <w:sz w:val="22"/>
          <w:szCs w:val="22"/>
        </w:rPr>
        <w:t xml:space="preserve">Mulighet for bruk av </w:t>
      </w:r>
      <w:proofErr w:type="gramStart"/>
      <w:r w:rsidR="0000188C">
        <w:rPr>
          <w:rFonts w:cs="Segoe UI"/>
          <w:bCs/>
          <w:sz w:val="22"/>
          <w:szCs w:val="22"/>
        </w:rPr>
        <w:t>case</w:t>
      </w:r>
      <w:proofErr w:type="gramEnd"/>
      <w:r w:rsidR="0000188C">
        <w:rPr>
          <w:rFonts w:cs="Segoe UI"/>
          <w:bCs/>
          <w:sz w:val="22"/>
          <w:szCs w:val="22"/>
        </w:rPr>
        <w:t xml:space="preserve"> i intervjuet. </w:t>
      </w:r>
      <w:r w:rsidR="00F27945">
        <w:rPr>
          <w:rFonts w:cs="Segoe UI"/>
          <w:bCs/>
          <w:sz w:val="22"/>
          <w:szCs w:val="22"/>
        </w:rPr>
        <w:t xml:space="preserve">Dersom </w:t>
      </w:r>
      <w:r w:rsidR="0000188C">
        <w:rPr>
          <w:rFonts w:cs="Segoe UI"/>
          <w:bCs/>
          <w:sz w:val="22"/>
          <w:szCs w:val="22"/>
        </w:rPr>
        <w:t xml:space="preserve">dette blir relevant, vil </w:t>
      </w:r>
      <w:r w:rsidR="00C64507">
        <w:rPr>
          <w:rFonts w:cs="Segoe UI"/>
          <w:bCs/>
          <w:sz w:val="22"/>
          <w:szCs w:val="22"/>
        </w:rPr>
        <w:t xml:space="preserve">identiske </w:t>
      </w:r>
      <w:proofErr w:type="gramStart"/>
      <w:r w:rsidR="00C64507">
        <w:rPr>
          <w:rFonts w:cs="Segoe UI"/>
          <w:bCs/>
          <w:sz w:val="22"/>
          <w:szCs w:val="22"/>
        </w:rPr>
        <w:t>case</w:t>
      </w:r>
      <w:proofErr w:type="gramEnd"/>
      <w:r w:rsidR="00C64507">
        <w:rPr>
          <w:rFonts w:cs="Segoe UI"/>
          <w:bCs/>
          <w:sz w:val="22"/>
          <w:szCs w:val="22"/>
        </w:rPr>
        <w:t xml:space="preserve"> bli oversendt kandidaten en dag før gjennomføring av intervjuet. </w:t>
      </w:r>
    </w:p>
    <w:p w14:paraId="5E63E367" w14:textId="77777777" w:rsidR="006A7035" w:rsidRDefault="006A7035" w:rsidP="00712E70">
      <w:pPr>
        <w:rPr>
          <w:rFonts w:cs="Segoe UI"/>
          <w:bCs/>
          <w:sz w:val="22"/>
          <w:szCs w:val="22"/>
        </w:rPr>
      </w:pPr>
    </w:p>
    <w:p w14:paraId="640B7E09" w14:textId="19D85E85" w:rsidR="006A7035" w:rsidRDefault="00502FA9" w:rsidP="00712E70">
      <w:p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 xml:space="preserve">Intervjuet brukes til å belyse og/eller verifisere tilbudet. </w:t>
      </w:r>
    </w:p>
    <w:p w14:paraId="1C46584D" w14:textId="77777777" w:rsidR="004903E4" w:rsidRDefault="004903E4" w:rsidP="00712E70">
      <w:pPr>
        <w:rPr>
          <w:rFonts w:cs="Segoe UI"/>
          <w:b/>
          <w:sz w:val="22"/>
          <w:szCs w:val="22"/>
        </w:rPr>
      </w:pPr>
    </w:p>
    <w:p w14:paraId="2D74088B" w14:textId="51B644BC" w:rsidR="00E26DDC" w:rsidRPr="005556C7" w:rsidRDefault="00E26DDC" w:rsidP="00712E70">
      <w:pPr>
        <w:rPr>
          <w:rFonts w:cs="Segoe UI"/>
          <w:b/>
          <w:sz w:val="22"/>
          <w:szCs w:val="22"/>
        </w:rPr>
      </w:pPr>
      <w:r w:rsidRPr="005556C7">
        <w:rPr>
          <w:rFonts w:cs="Segoe UI"/>
          <w:b/>
          <w:sz w:val="22"/>
          <w:szCs w:val="22"/>
        </w:rPr>
        <w:t>Annet</w:t>
      </w:r>
    </w:p>
    <w:p w14:paraId="30BC75DE" w14:textId="38541910" w:rsidR="00712E70" w:rsidRPr="008937C1" w:rsidRDefault="00F27945" w:rsidP="00712E70">
      <w:pPr>
        <w:rPr>
          <w:rFonts w:cs="Segoe UI"/>
          <w:bCs/>
          <w:sz w:val="22"/>
          <w:szCs w:val="22"/>
        </w:rPr>
      </w:pPr>
      <w:r>
        <w:rPr>
          <w:rFonts w:cs="Segoe UI"/>
          <w:bCs/>
          <w:sz w:val="22"/>
          <w:szCs w:val="22"/>
        </w:rPr>
        <w:t>D</w:t>
      </w:r>
      <w:r w:rsidR="00712E70" w:rsidRPr="008937C1">
        <w:rPr>
          <w:rFonts w:cs="Segoe UI"/>
          <w:bCs/>
          <w:sz w:val="22"/>
          <w:szCs w:val="22"/>
        </w:rPr>
        <w:t xml:space="preserve">et skal </w:t>
      </w:r>
      <w:r w:rsidR="00712E70" w:rsidRPr="008937C1">
        <w:rPr>
          <w:rFonts w:cs="Segoe UI"/>
          <w:bCs/>
          <w:sz w:val="22"/>
          <w:szCs w:val="22"/>
          <w:u w:val="single"/>
        </w:rPr>
        <w:t xml:space="preserve">ikke </w:t>
      </w:r>
      <w:r w:rsidR="00712E70" w:rsidRPr="008937C1">
        <w:rPr>
          <w:rFonts w:cs="Segoe UI"/>
          <w:bCs/>
          <w:sz w:val="22"/>
          <w:szCs w:val="22"/>
        </w:rPr>
        <w:t xml:space="preserve">legges ut noe annonse ut på Finn.no eller andre lignende sider </w:t>
      </w:r>
      <w:proofErr w:type="gramStart"/>
      <w:r w:rsidR="00712E70" w:rsidRPr="008937C1">
        <w:rPr>
          <w:rFonts w:cs="Segoe UI"/>
          <w:bCs/>
          <w:sz w:val="22"/>
          <w:szCs w:val="22"/>
        </w:rPr>
        <w:t>vedrørende</w:t>
      </w:r>
      <w:proofErr w:type="gramEnd"/>
      <w:r w:rsidR="00712E70" w:rsidRPr="008937C1">
        <w:rPr>
          <w:rFonts w:cs="Segoe UI"/>
          <w:bCs/>
          <w:sz w:val="22"/>
          <w:szCs w:val="22"/>
        </w:rPr>
        <w:t xml:space="preserve"> denne forespørsel, slik at dersom dere ikke har anledning til å finne noen kandidater via deres kontaktnettverk er det ikke ønskelig å gå videre med vår forespørsel på nåværende tidspunkt.</w:t>
      </w:r>
    </w:p>
    <w:p w14:paraId="4AFC4A74" w14:textId="77777777" w:rsidR="00712E70" w:rsidRPr="008937C1" w:rsidRDefault="00712E70" w:rsidP="00A10A05">
      <w:pPr>
        <w:rPr>
          <w:rFonts w:cs="Segoe UI"/>
          <w:i/>
          <w:sz w:val="22"/>
          <w:szCs w:val="22"/>
        </w:rPr>
      </w:pPr>
    </w:p>
    <w:p w14:paraId="0A67731A" w14:textId="01D30D28" w:rsidR="00A10A05" w:rsidRPr="008937C1" w:rsidRDefault="00A10A05" w:rsidP="00A10A05">
      <w:pPr>
        <w:autoSpaceDE w:val="0"/>
        <w:autoSpaceDN w:val="0"/>
        <w:adjustRightInd w:val="0"/>
        <w:spacing w:after="120"/>
        <w:rPr>
          <w:rFonts w:cs="Segoe UI"/>
          <w:b/>
          <w:sz w:val="22"/>
          <w:szCs w:val="22"/>
        </w:rPr>
      </w:pPr>
      <w:r w:rsidRPr="008937C1">
        <w:rPr>
          <w:rFonts w:cs="Segoe UI"/>
          <w:b/>
          <w:sz w:val="22"/>
          <w:szCs w:val="22"/>
        </w:rPr>
        <w:t>Samarbeidsform</w:t>
      </w:r>
    </w:p>
    <w:p w14:paraId="0D7671F7" w14:textId="74B380C0" w:rsidR="004F669B" w:rsidRPr="008937C1" w:rsidRDefault="00B9474F" w:rsidP="004F669B">
      <w:pPr>
        <w:autoSpaceDE w:val="0"/>
        <w:autoSpaceDN w:val="0"/>
        <w:adjustRightInd w:val="0"/>
        <w:spacing w:after="120"/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>Regelmessige oppfølgingsmøter</w:t>
      </w:r>
      <w:r w:rsidR="00845465" w:rsidRPr="008937C1">
        <w:rPr>
          <w:rFonts w:cs="Segoe UI"/>
          <w:bCs/>
          <w:sz w:val="22"/>
          <w:szCs w:val="22"/>
        </w:rPr>
        <w:t xml:space="preserve"> mellom Kunde og Oppdragsgiver</w:t>
      </w:r>
      <w:r w:rsidR="004F669B" w:rsidRPr="008937C1">
        <w:rPr>
          <w:rFonts w:cs="Segoe UI"/>
          <w:bCs/>
          <w:sz w:val="22"/>
          <w:szCs w:val="22"/>
        </w:rPr>
        <w:t>.</w:t>
      </w:r>
    </w:p>
    <w:p w14:paraId="4A1F66A9" w14:textId="77777777" w:rsidR="00A10A05" w:rsidRPr="008937C1" w:rsidRDefault="00A10A05" w:rsidP="00A10A05">
      <w:pPr>
        <w:tabs>
          <w:tab w:val="num" w:pos="360"/>
        </w:tabs>
        <w:jc w:val="both"/>
        <w:rPr>
          <w:rFonts w:cs="Segoe UI"/>
          <w:sz w:val="22"/>
          <w:szCs w:val="22"/>
        </w:rPr>
      </w:pPr>
    </w:p>
    <w:p w14:paraId="31B23E28" w14:textId="77777777" w:rsidR="00A10A05" w:rsidRPr="008937C1" w:rsidRDefault="00A10A05" w:rsidP="008937C1">
      <w:pPr>
        <w:autoSpaceDE w:val="0"/>
        <w:autoSpaceDN w:val="0"/>
        <w:adjustRightInd w:val="0"/>
        <w:spacing w:after="120"/>
        <w:rPr>
          <w:rFonts w:cs="Segoe UI"/>
          <w:b/>
          <w:sz w:val="22"/>
          <w:szCs w:val="22"/>
        </w:rPr>
      </w:pPr>
      <w:r w:rsidRPr="008937C1">
        <w:rPr>
          <w:rFonts w:cs="Segoe UI"/>
          <w:b/>
          <w:sz w:val="22"/>
          <w:szCs w:val="22"/>
        </w:rPr>
        <w:t>Rapportering og konfidensialitet</w:t>
      </w:r>
    </w:p>
    <w:p w14:paraId="493B6BCE" w14:textId="235475FA" w:rsidR="00A10A05" w:rsidRPr="008937C1" w:rsidRDefault="004F669B" w:rsidP="008937C1">
      <w:pPr>
        <w:autoSpaceDE w:val="0"/>
        <w:autoSpaceDN w:val="0"/>
        <w:adjustRightInd w:val="0"/>
        <w:spacing w:after="120"/>
        <w:rPr>
          <w:rFonts w:cs="Segoe UI"/>
          <w:bCs/>
          <w:sz w:val="22"/>
          <w:szCs w:val="22"/>
        </w:rPr>
      </w:pPr>
      <w:r w:rsidRPr="008937C1">
        <w:rPr>
          <w:rFonts w:cs="Segoe UI"/>
          <w:bCs/>
          <w:sz w:val="22"/>
          <w:szCs w:val="22"/>
        </w:rPr>
        <w:t xml:space="preserve">Det skal signeres taushetserklæring ved oppstart. </w:t>
      </w:r>
    </w:p>
    <w:p w14:paraId="1D726AF6" w14:textId="77777777" w:rsidR="00B228DA" w:rsidRPr="008937C1" w:rsidRDefault="00B228DA" w:rsidP="00E81BFD">
      <w:pPr>
        <w:rPr>
          <w:rFonts w:cs="Segoe UI"/>
          <w:sz w:val="22"/>
          <w:szCs w:val="22"/>
        </w:rPr>
      </w:pPr>
    </w:p>
    <w:p w14:paraId="70CC83F2" w14:textId="7B5FF850" w:rsidR="004125E3" w:rsidRPr="008937C1" w:rsidRDefault="00F27945" w:rsidP="002605C8">
      <w:pPr>
        <w:autoSpaceDE w:val="0"/>
        <w:autoSpaceDN w:val="0"/>
        <w:adjustRightInd w:val="0"/>
        <w:spacing w:after="120"/>
        <w:rPr>
          <w:rFonts w:cs="Segoe UI"/>
          <w:b/>
          <w:sz w:val="22"/>
          <w:szCs w:val="22"/>
        </w:rPr>
      </w:pPr>
      <w:r>
        <w:rPr>
          <w:rFonts w:cs="Segoe UI"/>
          <w:b/>
          <w:sz w:val="22"/>
          <w:szCs w:val="22"/>
        </w:rPr>
        <w:t>Avtale</w:t>
      </w:r>
    </w:p>
    <w:p w14:paraId="150E5E5E" w14:textId="2E8C618F" w:rsidR="00786EA2" w:rsidRPr="002605C8" w:rsidRDefault="00786EA2" w:rsidP="002605C8">
      <w:pPr>
        <w:autoSpaceDE w:val="0"/>
        <w:autoSpaceDN w:val="0"/>
        <w:adjustRightInd w:val="0"/>
        <w:spacing w:after="120"/>
        <w:rPr>
          <w:rFonts w:cs="Segoe UI"/>
          <w:bCs/>
          <w:sz w:val="22"/>
          <w:szCs w:val="22"/>
        </w:rPr>
      </w:pPr>
      <w:r w:rsidRPr="002605C8">
        <w:rPr>
          <w:rFonts w:cs="Segoe UI"/>
          <w:bCs/>
          <w:sz w:val="22"/>
          <w:szCs w:val="22"/>
        </w:rPr>
        <w:t xml:space="preserve">Leverandøren legger ved </w:t>
      </w:r>
      <w:r w:rsidR="00331B7D">
        <w:rPr>
          <w:rFonts w:cs="Segoe UI"/>
          <w:bCs/>
          <w:sz w:val="22"/>
          <w:szCs w:val="22"/>
        </w:rPr>
        <w:t xml:space="preserve">forslag til avtaleutkast. </w:t>
      </w:r>
    </w:p>
    <w:sectPr w:rsidR="00786EA2" w:rsidRPr="002605C8" w:rsidSect="002C7BD2"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1418" w:bottom="1418" w:left="1418" w:header="567" w:footer="567" w:gutter="0"/>
      <w:paperSrc w:first="1" w:other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760BA" w14:textId="77777777" w:rsidR="0065241B" w:rsidRDefault="0065241B">
      <w:r>
        <w:separator/>
      </w:r>
    </w:p>
  </w:endnote>
  <w:endnote w:type="continuationSeparator" w:id="0">
    <w:p w14:paraId="253F78CE" w14:textId="77777777" w:rsidR="0065241B" w:rsidRDefault="0065241B">
      <w:r>
        <w:continuationSeparator/>
      </w:r>
    </w:p>
  </w:endnote>
  <w:endnote w:type="continuationNotice" w:id="1">
    <w:p w14:paraId="1576002F" w14:textId="77777777" w:rsidR="0065241B" w:rsidRDefault="00652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8293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22591C" w14:textId="18AD2B75" w:rsidR="00FA005A" w:rsidRPr="009A15F0" w:rsidRDefault="009A15F0" w:rsidP="009A15F0">
            <w:pPr>
              <w:pStyle w:val="Bunntekst"/>
              <w:rPr>
                <w:b/>
                <w:bCs/>
              </w:rPr>
            </w:pPr>
            <w:r w:rsidRPr="009A15F0">
              <w:rPr>
                <w:i w:val="0"/>
                <w:iCs/>
                <w:sz w:val="20"/>
              </w:rPr>
              <w:t xml:space="preserve">Anskaffelse: Innleie fra bemanningsbyrå til vikarstilling i HR, saksnr. </w:t>
            </w:r>
            <w:r w:rsidRPr="009A15F0">
              <w:rPr>
                <w:i w:val="0"/>
                <w:iCs/>
                <w:sz w:val="20"/>
              </w:rPr>
              <w:tab/>
            </w:r>
            <w:r w:rsidR="00567A91" w:rsidRPr="009A15F0">
              <w:rPr>
                <w:i w:val="0"/>
                <w:iCs/>
                <w:sz w:val="20"/>
              </w:rPr>
              <w:t xml:space="preserve">Side </w:t>
            </w:r>
            <w:r w:rsidR="00567A91" w:rsidRPr="009A15F0">
              <w:rPr>
                <w:i w:val="0"/>
                <w:iCs/>
                <w:sz w:val="20"/>
              </w:rPr>
              <w:fldChar w:fldCharType="begin"/>
            </w:r>
            <w:r w:rsidR="00567A91" w:rsidRPr="009A15F0">
              <w:rPr>
                <w:i w:val="0"/>
                <w:iCs/>
                <w:sz w:val="20"/>
              </w:rPr>
              <w:instrText>PAGE</w:instrText>
            </w:r>
            <w:r w:rsidR="00567A91" w:rsidRPr="009A15F0">
              <w:rPr>
                <w:i w:val="0"/>
                <w:iCs/>
                <w:sz w:val="20"/>
              </w:rPr>
              <w:fldChar w:fldCharType="separate"/>
            </w:r>
            <w:r w:rsidR="00567A91" w:rsidRPr="009A15F0">
              <w:rPr>
                <w:i w:val="0"/>
                <w:iCs/>
                <w:sz w:val="20"/>
              </w:rPr>
              <w:t>2</w:t>
            </w:r>
            <w:r w:rsidR="00567A91" w:rsidRPr="009A15F0">
              <w:rPr>
                <w:i w:val="0"/>
                <w:iCs/>
                <w:sz w:val="20"/>
              </w:rPr>
              <w:fldChar w:fldCharType="end"/>
            </w:r>
            <w:r w:rsidR="00567A91" w:rsidRPr="009A15F0">
              <w:rPr>
                <w:i w:val="0"/>
                <w:iCs/>
                <w:sz w:val="20"/>
              </w:rPr>
              <w:t xml:space="preserve"> av </w:t>
            </w:r>
            <w:r w:rsidR="00567A91" w:rsidRPr="009A15F0">
              <w:rPr>
                <w:i w:val="0"/>
                <w:iCs/>
                <w:sz w:val="20"/>
              </w:rPr>
              <w:fldChar w:fldCharType="begin"/>
            </w:r>
            <w:r w:rsidR="00567A91" w:rsidRPr="009A15F0">
              <w:rPr>
                <w:i w:val="0"/>
                <w:iCs/>
                <w:sz w:val="20"/>
              </w:rPr>
              <w:instrText>NUMPAGES</w:instrText>
            </w:r>
            <w:r w:rsidR="00567A91" w:rsidRPr="009A15F0">
              <w:rPr>
                <w:i w:val="0"/>
                <w:iCs/>
                <w:sz w:val="20"/>
              </w:rPr>
              <w:fldChar w:fldCharType="separate"/>
            </w:r>
            <w:r w:rsidR="00567A91" w:rsidRPr="009A15F0">
              <w:rPr>
                <w:i w:val="0"/>
                <w:iCs/>
                <w:sz w:val="20"/>
              </w:rPr>
              <w:t>2</w:t>
            </w:r>
            <w:r w:rsidR="00567A91" w:rsidRPr="009A15F0">
              <w:rPr>
                <w:i w:val="0"/>
                <w:iCs/>
                <w:sz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 w:val="0"/>
        <w:iCs/>
        <w:sz w:val="20"/>
      </w:rPr>
      <w:id w:val="1982270789"/>
      <w:docPartObj>
        <w:docPartGallery w:val="Page Numbers (Bottom of Page)"/>
        <w:docPartUnique/>
      </w:docPartObj>
    </w:sdtPr>
    <w:sdtEndPr/>
    <w:sdtContent>
      <w:sdt>
        <w:sdtPr>
          <w:rPr>
            <w:i w:val="0"/>
            <w:iCs/>
            <w:sz w:val="20"/>
          </w:rPr>
          <w:id w:val="-866832798"/>
          <w:docPartObj>
            <w:docPartGallery w:val="Page Numbers (Top of Page)"/>
            <w:docPartUnique/>
          </w:docPartObj>
        </w:sdtPr>
        <w:sdtEndPr/>
        <w:sdtContent>
          <w:p w14:paraId="5D579E1F" w14:textId="3BDD4839" w:rsidR="004D1A8B" w:rsidRPr="004D1A8B" w:rsidRDefault="004D1A8B" w:rsidP="004D1A8B">
            <w:pPr>
              <w:pStyle w:val="Bunntekst"/>
              <w:rPr>
                <w:i w:val="0"/>
                <w:iCs/>
                <w:sz w:val="20"/>
              </w:rPr>
            </w:pPr>
            <w:r w:rsidRPr="004D1A8B">
              <w:rPr>
                <w:i w:val="0"/>
                <w:iCs/>
                <w:sz w:val="20"/>
              </w:rPr>
              <w:t xml:space="preserve">Anskaffelse: Innleie fra bemanningsbyrå til vikarstilling i HR, saksnr. </w:t>
            </w:r>
            <w:r>
              <w:rPr>
                <w:i w:val="0"/>
                <w:iCs/>
                <w:sz w:val="20"/>
              </w:rPr>
              <w:t>2026/</w:t>
            </w:r>
            <w:r w:rsidR="00A031AB">
              <w:rPr>
                <w:i w:val="0"/>
                <w:iCs/>
                <w:sz w:val="20"/>
              </w:rPr>
              <w:t>863</w:t>
            </w:r>
            <w:r w:rsidRPr="004D1A8B">
              <w:rPr>
                <w:i w:val="0"/>
                <w:iCs/>
                <w:sz w:val="20"/>
              </w:rPr>
              <w:tab/>
              <w:t xml:space="preserve">Side </w:t>
            </w:r>
            <w:r w:rsidRPr="004D1A8B">
              <w:rPr>
                <w:i w:val="0"/>
                <w:iCs/>
                <w:sz w:val="20"/>
              </w:rPr>
              <w:fldChar w:fldCharType="begin"/>
            </w:r>
            <w:r w:rsidRPr="004D1A8B">
              <w:rPr>
                <w:i w:val="0"/>
                <w:iCs/>
                <w:sz w:val="20"/>
              </w:rPr>
              <w:instrText>PAGE</w:instrText>
            </w:r>
            <w:r w:rsidRPr="004D1A8B">
              <w:rPr>
                <w:i w:val="0"/>
                <w:iCs/>
                <w:sz w:val="20"/>
              </w:rPr>
              <w:fldChar w:fldCharType="separate"/>
            </w:r>
            <w:r w:rsidRPr="004D1A8B">
              <w:rPr>
                <w:i w:val="0"/>
                <w:iCs/>
                <w:sz w:val="20"/>
              </w:rPr>
              <w:t>2</w:t>
            </w:r>
            <w:r w:rsidRPr="004D1A8B">
              <w:rPr>
                <w:i w:val="0"/>
                <w:iCs/>
                <w:sz w:val="20"/>
              </w:rPr>
              <w:fldChar w:fldCharType="end"/>
            </w:r>
            <w:r w:rsidRPr="004D1A8B">
              <w:rPr>
                <w:i w:val="0"/>
                <w:iCs/>
                <w:sz w:val="20"/>
              </w:rPr>
              <w:t xml:space="preserve"> av </w:t>
            </w:r>
            <w:r w:rsidRPr="004D1A8B">
              <w:rPr>
                <w:i w:val="0"/>
                <w:iCs/>
                <w:sz w:val="20"/>
              </w:rPr>
              <w:fldChar w:fldCharType="begin"/>
            </w:r>
            <w:r w:rsidRPr="004D1A8B">
              <w:rPr>
                <w:i w:val="0"/>
                <w:iCs/>
                <w:sz w:val="20"/>
              </w:rPr>
              <w:instrText>NUMPAGES</w:instrText>
            </w:r>
            <w:r w:rsidRPr="004D1A8B">
              <w:rPr>
                <w:i w:val="0"/>
                <w:iCs/>
                <w:sz w:val="20"/>
              </w:rPr>
              <w:fldChar w:fldCharType="separate"/>
            </w:r>
            <w:r w:rsidRPr="004D1A8B">
              <w:rPr>
                <w:i w:val="0"/>
                <w:iCs/>
                <w:sz w:val="20"/>
              </w:rPr>
              <w:t>2</w:t>
            </w:r>
            <w:r w:rsidRPr="004D1A8B">
              <w:rPr>
                <w:i w:val="0"/>
                <w:iCs/>
                <w:sz w:val="20"/>
              </w:rPr>
              <w:fldChar w:fldCharType="end"/>
            </w:r>
          </w:p>
        </w:sdtContent>
      </w:sdt>
    </w:sdtContent>
  </w:sdt>
  <w:p w14:paraId="19D36521" w14:textId="026E8D2F" w:rsidR="00DB7418" w:rsidRPr="00523604" w:rsidRDefault="00DB7418" w:rsidP="004D1A8B">
    <w:pPr>
      <w:pStyle w:val="Bunntekst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FF24B" w14:textId="77777777" w:rsidR="0065241B" w:rsidRDefault="0065241B">
      <w:r>
        <w:separator/>
      </w:r>
    </w:p>
  </w:footnote>
  <w:footnote w:type="continuationSeparator" w:id="0">
    <w:p w14:paraId="02F110F8" w14:textId="77777777" w:rsidR="0065241B" w:rsidRDefault="0065241B">
      <w:r>
        <w:continuationSeparator/>
      </w:r>
    </w:p>
  </w:footnote>
  <w:footnote w:type="continuationNotice" w:id="1">
    <w:p w14:paraId="1AC1D01D" w14:textId="77777777" w:rsidR="0065241B" w:rsidRDefault="006524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6B0F" w14:textId="4F9F696A" w:rsidR="003806F6" w:rsidRPr="002C7BD2" w:rsidRDefault="00D21825" w:rsidP="002C7BD2">
    <w:pPr>
      <w:pStyle w:val="Topptekst"/>
      <w:rPr>
        <w:i/>
        <w:sz w:val="18"/>
        <w:szCs w:val="18"/>
        <w:lang w:val="en-GB"/>
      </w:rPr>
    </w:pPr>
    <w:r>
      <w:drawing>
        <wp:inline distT="0" distB="0" distL="0" distR="0" wp14:anchorId="319BE060" wp14:editId="43FB86AF">
          <wp:extent cx="1382983" cy="352269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28" cy="36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90A53">
      <w:t xml:space="preserve">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7A68"/>
    <w:multiLevelType w:val="hybridMultilevel"/>
    <w:tmpl w:val="254057F8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152"/>
    <w:multiLevelType w:val="hybridMultilevel"/>
    <w:tmpl w:val="0ADE57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215B51"/>
    <w:multiLevelType w:val="hybridMultilevel"/>
    <w:tmpl w:val="ACCA56F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502F9"/>
    <w:multiLevelType w:val="hybridMultilevel"/>
    <w:tmpl w:val="864239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12C9"/>
    <w:multiLevelType w:val="hybridMultilevel"/>
    <w:tmpl w:val="A3CE99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51078"/>
    <w:multiLevelType w:val="hybridMultilevel"/>
    <w:tmpl w:val="D0D04214"/>
    <w:lvl w:ilvl="0" w:tplc="4C98D1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D0DF0"/>
    <w:multiLevelType w:val="hybridMultilevel"/>
    <w:tmpl w:val="D220B7B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EE168D"/>
    <w:multiLevelType w:val="hybridMultilevel"/>
    <w:tmpl w:val="606EF34C"/>
    <w:lvl w:ilvl="0" w:tplc="BB2E6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FF4F7A"/>
    <w:multiLevelType w:val="hybridMultilevel"/>
    <w:tmpl w:val="67BC2126"/>
    <w:lvl w:ilvl="0" w:tplc="0414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24B97FE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8F4E4C"/>
    <w:multiLevelType w:val="multilevel"/>
    <w:tmpl w:val="62109674"/>
    <w:lvl w:ilvl="0">
      <w:start w:val="3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3065624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AB3A2B"/>
    <w:multiLevelType w:val="hybridMultilevel"/>
    <w:tmpl w:val="4DF2C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1A9F"/>
    <w:multiLevelType w:val="hybridMultilevel"/>
    <w:tmpl w:val="14DEDF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5744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DD5750"/>
    <w:multiLevelType w:val="hybridMultilevel"/>
    <w:tmpl w:val="AB186102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3B2255BD"/>
    <w:multiLevelType w:val="hybridMultilevel"/>
    <w:tmpl w:val="EF343CE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D6FC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A7A6498"/>
    <w:multiLevelType w:val="hybridMultilevel"/>
    <w:tmpl w:val="A9FCA21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50F50"/>
    <w:multiLevelType w:val="hybridMultilevel"/>
    <w:tmpl w:val="944EF622"/>
    <w:lvl w:ilvl="0" w:tplc="95C05DBE">
      <w:numFmt w:val="bullet"/>
      <w:lvlText w:val="•"/>
      <w:lvlJc w:val="left"/>
      <w:pPr>
        <w:ind w:left="930" w:hanging="570"/>
      </w:pPr>
      <w:rPr>
        <w:rFonts w:ascii="Segoe UI" w:eastAsia="Times New Roman" w:hAnsi="Segoe UI" w:cs="Segoe U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038F2"/>
    <w:multiLevelType w:val="hybridMultilevel"/>
    <w:tmpl w:val="A54E49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28541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ACF7BC2"/>
    <w:multiLevelType w:val="hybridMultilevel"/>
    <w:tmpl w:val="33C433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739D5"/>
    <w:multiLevelType w:val="hybridMultilevel"/>
    <w:tmpl w:val="AFA275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131EF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38A7C9B"/>
    <w:multiLevelType w:val="hybridMultilevel"/>
    <w:tmpl w:val="D8248D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AC7F5A"/>
    <w:multiLevelType w:val="hybridMultilevel"/>
    <w:tmpl w:val="F7FE65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3161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F8291B"/>
    <w:multiLevelType w:val="hybridMultilevel"/>
    <w:tmpl w:val="44920FB8"/>
    <w:lvl w:ilvl="0" w:tplc="95C05DBE">
      <w:numFmt w:val="bullet"/>
      <w:lvlText w:val="•"/>
      <w:lvlJc w:val="left"/>
      <w:pPr>
        <w:ind w:left="570" w:hanging="570"/>
      </w:pPr>
      <w:rPr>
        <w:rFonts w:ascii="Segoe UI" w:eastAsia="Times New Roman" w:hAnsi="Segoe UI" w:cs="Segoe U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333420"/>
    <w:multiLevelType w:val="hybridMultilevel"/>
    <w:tmpl w:val="E20454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50C87"/>
    <w:multiLevelType w:val="hybridMultilevel"/>
    <w:tmpl w:val="A41C4D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A5487"/>
    <w:multiLevelType w:val="hybridMultilevel"/>
    <w:tmpl w:val="F330FC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6E3922"/>
    <w:multiLevelType w:val="hybridMultilevel"/>
    <w:tmpl w:val="7CB82D1E"/>
    <w:lvl w:ilvl="0" w:tplc="0414000F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3625490">
    <w:abstractNumId w:val="7"/>
  </w:num>
  <w:num w:numId="2" w16cid:durableId="633632876">
    <w:abstractNumId w:val="11"/>
  </w:num>
  <w:num w:numId="3" w16cid:durableId="2046057463">
    <w:abstractNumId w:val="9"/>
  </w:num>
  <w:num w:numId="4" w16cid:durableId="1556548016">
    <w:abstractNumId w:val="24"/>
  </w:num>
  <w:num w:numId="5" w16cid:durableId="1628048766">
    <w:abstractNumId w:val="27"/>
  </w:num>
  <w:num w:numId="6" w16cid:durableId="142629357">
    <w:abstractNumId w:val="29"/>
  </w:num>
  <w:num w:numId="7" w16cid:durableId="1776905660">
    <w:abstractNumId w:val="26"/>
  </w:num>
  <w:num w:numId="8" w16cid:durableId="1967004139">
    <w:abstractNumId w:val="17"/>
  </w:num>
  <w:num w:numId="9" w16cid:durableId="2023968972">
    <w:abstractNumId w:val="8"/>
  </w:num>
  <w:num w:numId="10" w16cid:durableId="738405216">
    <w:abstractNumId w:val="0"/>
  </w:num>
  <w:num w:numId="11" w16cid:durableId="506210397">
    <w:abstractNumId w:val="23"/>
  </w:num>
  <w:num w:numId="12" w16cid:durableId="1476948508">
    <w:abstractNumId w:val="4"/>
  </w:num>
  <w:num w:numId="13" w16cid:durableId="54857022">
    <w:abstractNumId w:val="2"/>
  </w:num>
  <w:num w:numId="14" w16cid:durableId="1810508655">
    <w:abstractNumId w:val="16"/>
  </w:num>
  <w:num w:numId="15" w16cid:durableId="522866494">
    <w:abstractNumId w:val="22"/>
  </w:num>
  <w:num w:numId="16" w16cid:durableId="454954836">
    <w:abstractNumId w:val="20"/>
  </w:num>
  <w:num w:numId="17" w16cid:durableId="1408769242">
    <w:abstractNumId w:val="13"/>
  </w:num>
  <w:num w:numId="18" w16cid:durableId="639265909">
    <w:abstractNumId w:val="14"/>
  </w:num>
  <w:num w:numId="19" w16cid:durableId="1029799893">
    <w:abstractNumId w:val="21"/>
  </w:num>
  <w:num w:numId="20" w16cid:durableId="653143960">
    <w:abstractNumId w:val="6"/>
  </w:num>
  <w:num w:numId="21" w16cid:durableId="1818716532">
    <w:abstractNumId w:val="1"/>
  </w:num>
  <w:num w:numId="22" w16cid:durableId="1691831910">
    <w:abstractNumId w:val="15"/>
  </w:num>
  <w:num w:numId="23" w16cid:durableId="1566257095">
    <w:abstractNumId w:val="5"/>
  </w:num>
  <w:num w:numId="24" w16cid:durableId="49891334">
    <w:abstractNumId w:val="10"/>
  </w:num>
  <w:num w:numId="25" w16cid:durableId="1243025452">
    <w:abstractNumId w:val="12"/>
  </w:num>
  <w:num w:numId="26" w16cid:durableId="1256597106">
    <w:abstractNumId w:val="31"/>
  </w:num>
  <w:num w:numId="27" w16cid:durableId="2018189896">
    <w:abstractNumId w:val="30"/>
  </w:num>
  <w:num w:numId="28" w16cid:durableId="1854224139">
    <w:abstractNumId w:val="18"/>
  </w:num>
  <w:num w:numId="29" w16cid:durableId="748188336">
    <w:abstractNumId w:val="25"/>
  </w:num>
  <w:num w:numId="30" w16cid:durableId="1393845988">
    <w:abstractNumId w:val="3"/>
  </w:num>
  <w:num w:numId="31" w16cid:durableId="1639796966">
    <w:abstractNumId w:val="19"/>
  </w:num>
  <w:num w:numId="32" w16cid:durableId="1647197697">
    <w:abstractNumId w:val="28"/>
  </w:num>
  <w:num w:numId="33" w16cid:durableId="40773049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ersjon" w:val="97.2"/>
  </w:docVars>
  <w:rsids>
    <w:rsidRoot w:val="009A2A25"/>
    <w:rsid w:val="0000188C"/>
    <w:rsid w:val="00015D36"/>
    <w:rsid w:val="00020BBF"/>
    <w:rsid w:val="00057F30"/>
    <w:rsid w:val="0007187D"/>
    <w:rsid w:val="00080205"/>
    <w:rsid w:val="00085227"/>
    <w:rsid w:val="0008692E"/>
    <w:rsid w:val="0009386B"/>
    <w:rsid w:val="0009604E"/>
    <w:rsid w:val="000A3612"/>
    <w:rsid w:val="000A36BC"/>
    <w:rsid w:val="000A5534"/>
    <w:rsid w:val="000A6EF2"/>
    <w:rsid w:val="000A7D9F"/>
    <w:rsid w:val="000C5A1B"/>
    <w:rsid w:val="000D03D4"/>
    <w:rsid w:val="000D618E"/>
    <w:rsid w:val="000F0051"/>
    <w:rsid w:val="00101C7C"/>
    <w:rsid w:val="00114820"/>
    <w:rsid w:val="00117338"/>
    <w:rsid w:val="00120198"/>
    <w:rsid w:val="00121DD9"/>
    <w:rsid w:val="00136941"/>
    <w:rsid w:val="00160949"/>
    <w:rsid w:val="001632EE"/>
    <w:rsid w:val="00171C61"/>
    <w:rsid w:val="00172257"/>
    <w:rsid w:val="00177073"/>
    <w:rsid w:val="00181398"/>
    <w:rsid w:val="001846BC"/>
    <w:rsid w:val="00190A53"/>
    <w:rsid w:val="001A2848"/>
    <w:rsid w:val="001B2BB6"/>
    <w:rsid w:val="001B5C73"/>
    <w:rsid w:val="001C4610"/>
    <w:rsid w:val="001E1CDF"/>
    <w:rsid w:val="001E2731"/>
    <w:rsid w:val="002424DF"/>
    <w:rsid w:val="00242930"/>
    <w:rsid w:val="002539EF"/>
    <w:rsid w:val="0025549C"/>
    <w:rsid w:val="002605C8"/>
    <w:rsid w:val="00266F30"/>
    <w:rsid w:val="002A1F15"/>
    <w:rsid w:val="002B034D"/>
    <w:rsid w:val="002C0D36"/>
    <w:rsid w:val="002C2FE7"/>
    <w:rsid w:val="002C5592"/>
    <w:rsid w:val="002C7BD2"/>
    <w:rsid w:val="002D7A8D"/>
    <w:rsid w:val="002F2D4C"/>
    <w:rsid w:val="002F59B4"/>
    <w:rsid w:val="0030304A"/>
    <w:rsid w:val="00314FA6"/>
    <w:rsid w:val="00317971"/>
    <w:rsid w:val="00331B7D"/>
    <w:rsid w:val="00334159"/>
    <w:rsid w:val="003562EB"/>
    <w:rsid w:val="003806F6"/>
    <w:rsid w:val="00384B90"/>
    <w:rsid w:val="00392331"/>
    <w:rsid w:val="003A5E20"/>
    <w:rsid w:val="003B2053"/>
    <w:rsid w:val="003B382D"/>
    <w:rsid w:val="003D67A1"/>
    <w:rsid w:val="003E1F4C"/>
    <w:rsid w:val="00410C9F"/>
    <w:rsid w:val="00411549"/>
    <w:rsid w:val="0041169E"/>
    <w:rsid w:val="004125E3"/>
    <w:rsid w:val="00417B42"/>
    <w:rsid w:val="00423CB1"/>
    <w:rsid w:val="00424E04"/>
    <w:rsid w:val="00435858"/>
    <w:rsid w:val="00436DD9"/>
    <w:rsid w:val="004424BB"/>
    <w:rsid w:val="004749ED"/>
    <w:rsid w:val="00475149"/>
    <w:rsid w:val="004903E4"/>
    <w:rsid w:val="004C61F2"/>
    <w:rsid w:val="004D1A8B"/>
    <w:rsid w:val="004D559B"/>
    <w:rsid w:val="004E18CD"/>
    <w:rsid w:val="004E4D08"/>
    <w:rsid w:val="004F669B"/>
    <w:rsid w:val="0050187B"/>
    <w:rsid w:val="00502FA9"/>
    <w:rsid w:val="00504CC3"/>
    <w:rsid w:val="005053EE"/>
    <w:rsid w:val="00513FC3"/>
    <w:rsid w:val="00516AE8"/>
    <w:rsid w:val="00523604"/>
    <w:rsid w:val="005237AB"/>
    <w:rsid w:val="00523D1E"/>
    <w:rsid w:val="005336F4"/>
    <w:rsid w:val="00534711"/>
    <w:rsid w:val="00536650"/>
    <w:rsid w:val="00543BFE"/>
    <w:rsid w:val="00550F84"/>
    <w:rsid w:val="00551496"/>
    <w:rsid w:val="00551817"/>
    <w:rsid w:val="005547AD"/>
    <w:rsid w:val="005556C7"/>
    <w:rsid w:val="00567A91"/>
    <w:rsid w:val="00574A65"/>
    <w:rsid w:val="005860F7"/>
    <w:rsid w:val="00587A8E"/>
    <w:rsid w:val="00594C36"/>
    <w:rsid w:val="005A0C40"/>
    <w:rsid w:val="005B5494"/>
    <w:rsid w:val="005C4B51"/>
    <w:rsid w:val="00602AEA"/>
    <w:rsid w:val="00624BF1"/>
    <w:rsid w:val="00633B47"/>
    <w:rsid w:val="00634436"/>
    <w:rsid w:val="0065241B"/>
    <w:rsid w:val="00652FC8"/>
    <w:rsid w:val="006644C6"/>
    <w:rsid w:val="00686742"/>
    <w:rsid w:val="006A3F67"/>
    <w:rsid w:val="006A7035"/>
    <w:rsid w:val="006B3DF4"/>
    <w:rsid w:val="006C08E5"/>
    <w:rsid w:val="006D3423"/>
    <w:rsid w:val="006D3687"/>
    <w:rsid w:val="006D4624"/>
    <w:rsid w:val="006F041B"/>
    <w:rsid w:val="00712E70"/>
    <w:rsid w:val="00721786"/>
    <w:rsid w:val="00723484"/>
    <w:rsid w:val="0074102E"/>
    <w:rsid w:val="0074305E"/>
    <w:rsid w:val="00765BFC"/>
    <w:rsid w:val="00771C03"/>
    <w:rsid w:val="00771F55"/>
    <w:rsid w:val="00774C2B"/>
    <w:rsid w:val="00780B58"/>
    <w:rsid w:val="0078379A"/>
    <w:rsid w:val="00785190"/>
    <w:rsid w:val="00786EA2"/>
    <w:rsid w:val="007873E7"/>
    <w:rsid w:val="00795454"/>
    <w:rsid w:val="007A700B"/>
    <w:rsid w:val="007C2988"/>
    <w:rsid w:val="007D0161"/>
    <w:rsid w:val="007E4BCC"/>
    <w:rsid w:val="007F1661"/>
    <w:rsid w:val="007F170A"/>
    <w:rsid w:val="00800C0E"/>
    <w:rsid w:val="00802E57"/>
    <w:rsid w:val="00805732"/>
    <w:rsid w:val="00816A8A"/>
    <w:rsid w:val="0081722D"/>
    <w:rsid w:val="00821648"/>
    <w:rsid w:val="00825E6F"/>
    <w:rsid w:val="00826A56"/>
    <w:rsid w:val="00826C3E"/>
    <w:rsid w:val="00827867"/>
    <w:rsid w:val="0083459C"/>
    <w:rsid w:val="00845465"/>
    <w:rsid w:val="00846DBB"/>
    <w:rsid w:val="00852956"/>
    <w:rsid w:val="0085638B"/>
    <w:rsid w:val="00862D86"/>
    <w:rsid w:val="008633E9"/>
    <w:rsid w:val="00873A43"/>
    <w:rsid w:val="00875E4D"/>
    <w:rsid w:val="00885ADB"/>
    <w:rsid w:val="008872B9"/>
    <w:rsid w:val="00891F96"/>
    <w:rsid w:val="008937C1"/>
    <w:rsid w:val="008A2D94"/>
    <w:rsid w:val="008A3356"/>
    <w:rsid w:val="008B6ACF"/>
    <w:rsid w:val="008B6C45"/>
    <w:rsid w:val="008B7FB6"/>
    <w:rsid w:val="008C111D"/>
    <w:rsid w:val="008C1B83"/>
    <w:rsid w:val="008D2DD4"/>
    <w:rsid w:val="008E2430"/>
    <w:rsid w:val="008F0A16"/>
    <w:rsid w:val="00901663"/>
    <w:rsid w:val="00904832"/>
    <w:rsid w:val="00917117"/>
    <w:rsid w:val="00917300"/>
    <w:rsid w:val="00922042"/>
    <w:rsid w:val="00924213"/>
    <w:rsid w:val="00924C5A"/>
    <w:rsid w:val="009278B4"/>
    <w:rsid w:val="00937CA1"/>
    <w:rsid w:val="0094283B"/>
    <w:rsid w:val="00944E32"/>
    <w:rsid w:val="00962584"/>
    <w:rsid w:val="00964D08"/>
    <w:rsid w:val="009761AC"/>
    <w:rsid w:val="00976F1D"/>
    <w:rsid w:val="009A15F0"/>
    <w:rsid w:val="009A2A25"/>
    <w:rsid w:val="009A3C9C"/>
    <w:rsid w:val="009D3BA0"/>
    <w:rsid w:val="009D5920"/>
    <w:rsid w:val="009F72CE"/>
    <w:rsid w:val="00A031AB"/>
    <w:rsid w:val="00A05821"/>
    <w:rsid w:val="00A06474"/>
    <w:rsid w:val="00A10A05"/>
    <w:rsid w:val="00A267B1"/>
    <w:rsid w:val="00A3036B"/>
    <w:rsid w:val="00A31BCB"/>
    <w:rsid w:val="00A35058"/>
    <w:rsid w:val="00A42C6F"/>
    <w:rsid w:val="00A46095"/>
    <w:rsid w:val="00A46A0C"/>
    <w:rsid w:val="00A65C73"/>
    <w:rsid w:val="00A77D53"/>
    <w:rsid w:val="00A81716"/>
    <w:rsid w:val="00A81EEC"/>
    <w:rsid w:val="00AA0BD4"/>
    <w:rsid w:val="00AA0E2C"/>
    <w:rsid w:val="00AA1299"/>
    <w:rsid w:val="00AA2ADE"/>
    <w:rsid w:val="00AA5129"/>
    <w:rsid w:val="00AD4309"/>
    <w:rsid w:val="00AD4595"/>
    <w:rsid w:val="00AD5DA1"/>
    <w:rsid w:val="00AD7674"/>
    <w:rsid w:val="00AE2E59"/>
    <w:rsid w:val="00AE5FD3"/>
    <w:rsid w:val="00AF2D1D"/>
    <w:rsid w:val="00AF4387"/>
    <w:rsid w:val="00AF464A"/>
    <w:rsid w:val="00B02633"/>
    <w:rsid w:val="00B10A46"/>
    <w:rsid w:val="00B15AC9"/>
    <w:rsid w:val="00B228DA"/>
    <w:rsid w:val="00B34B20"/>
    <w:rsid w:val="00B360E5"/>
    <w:rsid w:val="00B43189"/>
    <w:rsid w:val="00B446F8"/>
    <w:rsid w:val="00B468FA"/>
    <w:rsid w:val="00B53B7E"/>
    <w:rsid w:val="00B626DE"/>
    <w:rsid w:val="00B83896"/>
    <w:rsid w:val="00B9474F"/>
    <w:rsid w:val="00BA45FF"/>
    <w:rsid w:val="00BC3DE4"/>
    <w:rsid w:val="00BF0360"/>
    <w:rsid w:val="00BF4699"/>
    <w:rsid w:val="00BF74AB"/>
    <w:rsid w:val="00C068FA"/>
    <w:rsid w:val="00C07A9A"/>
    <w:rsid w:val="00C3489B"/>
    <w:rsid w:val="00C430A3"/>
    <w:rsid w:val="00C46009"/>
    <w:rsid w:val="00C62199"/>
    <w:rsid w:val="00C64507"/>
    <w:rsid w:val="00C73C18"/>
    <w:rsid w:val="00C775DE"/>
    <w:rsid w:val="00C77A73"/>
    <w:rsid w:val="00C77DCA"/>
    <w:rsid w:val="00C81C81"/>
    <w:rsid w:val="00C82241"/>
    <w:rsid w:val="00CC4F8A"/>
    <w:rsid w:val="00CC535B"/>
    <w:rsid w:val="00CD7764"/>
    <w:rsid w:val="00CF4961"/>
    <w:rsid w:val="00D1495D"/>
    <w:rsid w:val="00D16A92"/>
    <w:rsid w:val="00D21825"/>
    <w:rsid w:val="00D2196D"/>
    <w:rsid w:val="00D3267F"/>
    <w:rsid w:val="00D337AB"/>
    <w:rsid w:val="00D40456"/>
    <w:rsid w:val="00D4791C"/>
    <w:rsid w:val="00D56E48"/>
    <w:rsid w:val="00D574CB"/>
    <w:rsid w:val="00D67FCF"/>
    <w:rsid w:val="00D80CA7"/>
    <w:rsid w:val="00D8231B"/>
    <w:rsid w:val="00D845AF"/>
    <w:rsid w:val="00D854AE"/>
    <w:rsid w:val="00D876D7"/>
    <w:rsid w:val="00DA4807"/>
    <w:rsid w:val="00DB38CF"/>
    <w:rsid w:val="00DB52FF"/>
    <w:rsid w:val="00DB7418"/>
    <w:rsid w:val="00DD2524"/>
    <w:rsid w:val="00DD4556"/>
    <w:rsid w:val="00DE1BED"/>
    <w:rsid w:val="00DE5D0B"/>
    <w:rsid w:val="00DF2FC8"/>
    <w:rsid w:val="00E06247"/>
    <w:rsid w:val="00E12C41"/>
    <w:rsid w:val="00E132E0"/>
    <w:rsid w:val="00E16D24"/>
    <w:rsid w:val="00E23BFE"/>
    <w:rsid w:val="00E26DDC"/>
    <w:rsid w:val="00E31470"/>
    <w:rsid w:val="00E323DE"/>
    <w:rsid w:val="00E37367"/>
    <w:rsid w:val="00E46368"/>
    <w:rsid w:val="00E5128C"/>
    <w:rsid w:val="00E570BD"/>
    <w:rsid w:val="00E62C6B"/>
    <w:rsid w:val="00E77C84"/>
    <w:rsid w:val="00E81BFD"/>
    <w:rsid w:val="00E97856"/>
    <w:rsid w:val="00EA6C95"/>
    <w:rsid w:val="00EB00EB"/>
    <w:rsid w:val="00EB1531"/>
    <w:rsid w:val="00EB1A96"/>
    <w:rsid w:val="00ED7D3C"/>
    <w:rsid w:val="00EE1331"/>
    <w:rsid w:val="00EE4990"/>
    <w:rsid w:val="00EF7165"/>
    <w:rsid w:val="00F01496"/>
    <w:rsid w:val="00F03243"/>
    <w:rsid w:val="00F042E7"/>
    <w:rsid w:val="00F1080C"/>
    <w:rsid w:val="00F1243B"/>
    <w:rsid w:val="00F1295A"/>
    <w:rsid w:val="00F13458"/>
    <w:rsid w:val="00F164B7"/>
    <w:rsid w:val="00F27945"/>
    <w:rsid w:val="00F4094F"/>
    <w:rsid w:val="00F41335"/>
    <w:rsid w:val="00F441B9"/>
    <w:rsid w:val="00F4476C"/>
    <w:rsid w:val="00F45CAD"/>
    <w:rsid w:val="00F4688C"/>
    <w:rsid w:val="00F476EF"/>
    <w:rsid w:val="00F55E89"/>
    <w:rsid w:val="00F570EB"/>
    <w:rsid w:val="00F675ED"/>
    <w:rsid w:val="00F7154F"/>
    <w:rsid w:val="00F72136"/>
    <w:rsid w:val="00F75C04"/>
    <w:rsid w:val="00F773A4"/>
    <w:rsid w:val="00F833AD"/>
    <w:rsid w:val="00F93D03"/>
    <w:rsid w:val="00FA005A"/>
    <w:rsid w:val="00FA55D8"/>
    <w:rsid w:val="00FB3C83"/>
    <w:rsid w:val="15936E30"/>
    <w:rsid w:val="169938F6"/>
    <w:rsid w:val="17B4DDA8"/>
    <w:rsid w:val="25C147EE"/>
    <w:rsid w:val="33595BF3"/>
    <w:rsid w:val="3CB195ED"/>
    <w:rsid w:val="41C837E3"/>
    <w:rsid w:val="45EAFCDA"/>
    <w:rsid w:val="70723DB4"/>
    <w:rsid w:val="722BAA0A"/>
    <w:rsid w:val="7CF6C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B68437"/>
  <w15:docId w15:val="{979A167C-E573-412A-A230-08FFAEF9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C41"/>
    <w:rPr>
      <w:rFonts w:ascii="Segoe UI" w:hAnsi="Segoe UI"/>
      <w:sz w:val="24"/>
      <w:lang w:eastAsia="en-US"/>
    </w:rPr>
  </w:style>
  <w:style w:type="paragraph" w:styleId="Overskrift1">
    <w:name w:val="heading 1"/>
    <w:basedOn w:val="Normal"/>
    <w:next w:val="Brdtekst"/>
    <w:qFormat/>
    <w:rsid w:val="00891F96"/>
    <w:pPr>
      <w:numPr>
        <w:numId w:val="8"/>
      </w:numPr>
      <w:spacing w:before="480" w:after="240"/>
      <w:outlineLvl w:val="0"/>
    </w:pPr>
    <w:rPr>
      <w:b/>
      <w:caps/>
    </w:rPr>
  </w:style>
  <w:style w:type="paragraph" w:styleId="Overskrift2">
    <w:name w:val="heading 2"/>
    <w:basedOn w:val="Normal"/>
    <w:next w:val="Brdtekst"/>
    <w:qFormat/>
    <w:rsid w:val="00891F96"/>
    <w:pPr>
      <w:numPr>
        <w:ilvl w:val="1"/>
        <w:numId w:val="8"/>
      </w:num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Brdtekst"/>
    <w:qFormat/>
    <w:rsid w:val="00891F96"/>
    <w:pPr>
      <w:numPr>
        <w:ilvl w:val="2"/>
        <w:numId w:val="8"/>
      </w:numPr>
      <w:spacing w:before="240" w:after="120"/>
      <w:outlineLvl w:val="2"/>
    </w:pPr>
    <w:rPr>
      <w:b/>
    </w:rPr>
  </w:style>
  <w:style w:type="paragraph" w:styleId="Overskrift4">
    <w:name w:val="heading 4"/>
    <w:basedOn w:val="Normal"/>
    <w:next w:val="Brdtekst"/>
    <w:qFormat/>
    <w:rsid w:val="00891F96"/>
    <w:pPr>
      <w:numPr>
        <w:ilvl w:val="3"/>
        <w:numId w:val="8"/>
      </w:numPr>
      <w:spacing w:before="240" w:after="120"/>
      <w:outlineLvl w:val="3"/>
    </w:pPr>
    <w:rPr>
      <w:b/>
    </w:rPr>
  </w:style>
  <w:style w:type="paragraph" w:styleId="Overskrift5">
    <w:name w:val="heading 5"/>
    <w:basedOn w:val="Normal"/>
    <w:next w:val="Brdtekst"/>
    <w:qFormat/>
    <w:rsid w:val="00891F96"/>
    <w:pPr>
      <w:numPr>
        <w:ilvl w:val="4"/>
        <w:numId w:val="8"/>
      </w:numPr>
      <w:spacing w:before="240" w:after="120"/>
      <w:outlineLvl w:val="4"/>
    </w:pPr>
    <w:rPr>
      <w:b/>
    </w:rPr>
  </w:style>
  <w:style w:type="paragraph" w:styleId="Overskrift6">
    <w:name w:val="heading 6"/>
    <w:basedOn w:val="Normal"/>
    <w:next w:val="Brdtekst"/>
    <w:qFormat/>
    <w:rsid w:val="00891F96"/>
    <w:pPr>
      <w:numPr>
        <w:ilvl w:val="5"/>
        <w:numId w:val="8"/>
      </w:numPr>
      <w:spacing w:before="240" w:after="120"/>
      <w:outlineLvl w:val="5"/>
    </w:pPr>
    <w:rPr>
      <w:b/>
    </w:rPr>
  </w:style>
  <w:style w:type="paragraph" w:styleId="Overskrift7">
    <w:name w:val="heading 7"/>
    <w:basedOn w:val="Normal"/>
    <w:next w:val="Brdtekst"/>
    <w:qFormat/>
    <w:rsid w:val="00891F96"/>
    <w:pPr>
      <w:numPr>
        <w:ilvl w:val="6"/>
        <w:numId w:val="8"/>
      </w:numPr>
      <w:spacing w:before="240" w:after="120"/>
      <w:outlineLvl w:val="6"/>
    </w:pPr>
    <w:rPr>
      <w:b/>
    </w:rPr>
  </w:style>
  <w:style w:type="paragraph" w:styleId="Overskrift8">
    <w:name w:val="heading 8"/>
    <w:basedOn w:val="Normal"/>
    <w:next w:val="Brdtekst"/>
    <w:qFormat/>
    <w:rsid w:val="00891F96"/>
    <w:pPr>
      <w:numPr>
        <w:ilvl w:val="7"/>
        <w:numId w:val="8"/>
      </w:numPr>
      <w:spacing w:before="240" w:after="120"/>
      <w:outlineLvl w:val="7"/>
    </w:pPr>
    <w:rPr>
      <w:b/>
    </w:rPr>
  </w:style>
  <w:style w:type="paragraph" w:styleId="Overskrift9">
    <w:name w:val="heading 9"/>
    <w:basedOn w:val="Normal"/>
    <w:next w:val="Brdtekst"/>
    <w:qFormat/>
    <w:rsid w:val="00891F96"/>
    <w:pPr>
      <w:numPr>
        <w:ilvl w:val="8"/>
        <w:numId w:val="8"/>
      </w:numPr>
      <w:spacing w:before="240" w:after="120"/>
      <w:outlineLvl w:val="8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BF0360"/>
  </w:style>
  <w:style w:type="paragraph" w:styleId="INNH4">
    <w:name w:val="toc 4"/>
    <w:basedOn w:val="Normal"/>
    <w:next w:val="Normal"/>
    <w:semiHidden/>
    <w:rsid w:val="00891F96"/>
    <w:pPr>
      <w:tabs>
        <w:tab w:val="left" w:pos="2410"/>
        <w:tab w:val="right" w:leader="dot" w:pos="7938"/>
      </w:tabs>
      <w:ind w:left="1702" w:right="720"/>
    </w:pPr>
  </w:style>
  <w:style w:type="paragraph" w:styleId="INNH3">
    <w:name w:val="toc 3"/>
    <w:basedOn w:val="Normal"/>
    <w:next w:val="Normal"/>
    <w:semiHidden/>
    <w:rsid w:val="00891F96"/>
    <w:pPr>
      <w:tabs>
        <w:tab w:val="left" w:pos="1854"/>
        <w:tab w:val="right" w:leader="dot" w:pos="7938"/>
      </w:tabs>
      <w:ind w:left="1134" w:right="720"/>
    </w:pPr>
  </w:style>
  <w:style w:type="paragraph" w:styleId="INNH2">
    <w:name w:val="toc 2"/>
    <w:basedOn w:val="Normal"/>
    <w:next w:val="Normal"/>
    <w:semiHidden/>
    <w:rsid w:val="00891F96"/>
    <w:pPr>
      <w:tabs>
        <w:tab w:val="left" w:pos="1134"/>
        <w:tab w:val="right" w:leader="dot" w:pos="7938"/>
      </w:tabs>
      <w:ind w:left="567" w:right="720"/>
    </w:pPr>
  </w:style>
  <w:style w:type="paragraph" w:styleId="INNH1">
    <w:name w:val="toc 1"/>
    <w:basedOn w:val="Normal"/>
    <w:next w:val="Normal"/>
    <w:semiHidden/>
    <w:rsid w:val="00891F96"/>
    <w:pPr>
      <w:tabs>
        <w:tab w:val="left" w:pos="567"/>
        <w:tab w:val="right" w:leader="dot" w:pos="7938"/>
      </w:tabs>
      <w:ind w:right="720"/>
    </w:pPr>
  </w:style>
  <w:style w:type="paragraph" w:styleId="Bunntekst">
    <w:name w:val="footer"/>
    <w:basedOn w:val="Normal"/>
    <w:link w:val="BunntekstTegn"/>
    <w:uiPriority w:val="99"/>
    <w:rsid w:val="00BF0360"/>
    <w:pPr>
      <w:tabs>
        <w:tab w:val="center" w:pos="4536"/>
        <w:tab w:val="right" w:pos="9072"/>
      </w:tabs>
    </w:pPr>
    <w:rPr>
      <w:i/>
      <w:noProof/>
      <w:sz w:val="18"/>
    </w:rPr>
  </w:style>
  <w:style w:type="paragraph" w:styleId="Topptekst">
    <w:name w:val="header"/>
    <w:basedOn w:val="Normal"/>
    <w:rsid w:val="00BF0360"/>
    <w:pPr>
      <w:tabs>
        <w:tab w:val="center" w:pos="4536"/>
        <w:tab w:val="right" w:pos="9072"/>
      </w:tabs>
    </w:pPr>
    <w:rPr>
      <w:noProof/>
    </w:rPr>
  </w:style>
  <w:style w:type="character" w:styleId="Fotnotereferanse">
    <w:name w:val="footnote reference"/>
    <w:basedOn w:val="Standardskriftforavsnitt"/>
    <w:semiHidden/>
    <w:rsid w:val="00891F96"/>
    <w:rPr>
      <w:vertAlign w:val="superscript"/>
    </w:rPr>
  </w:style>
  <w:style w:type="paragraph" w:styleId="Fotnotetekst">
    <w:name w:val="footnote text"/>
    <w:basedOn w:val="Normal"/>
    <w:semiHidden/>
    <w:rsid w:val="00891F96"/>
    <w:pPr>
      <w:spacing w:before="40" w:after="40" w:line="240" w:lineRule="atLeast"/>
      <w:ind w:left="454" w:hanging="454"/>
    </w:pPr>
  </w:style>
  <w:style w:type="paragraph" w:styleId="Vanliginnrykk">
    <w:name w:val="Normal Indent"/>
    <w:basedOn w:val="Normal"/>
    <w:rsid w:val="00891F96"/>
    <w:pPr>
      <w:ind w:left="708"/>
    </w:pPr>
  </w:style>
  <w:style w:type="paragraph" w:styleId="Tittel">
    <w:name w:val="Title"/>
    <w:basedOn w:val="Normal"/>
    <w:qFormat/>
    <w:rsid w:val="00C62199"/>
    <w:pPr>
      <w:tabs>
        <w:tab w:val="left" w:pos="1247"/>
      </w:tabs>
      <w:spacing w:before="280" w:after="280"/>
    </w:pPr>
    <w:rPr>
      <w:rFonts w:ascii="Segoe UI Semibold" w:hAnsi="Segoe UI Semibold"/>
      <w:color w:val="16738F" w:themeColor="accent1"/>
      <w:sz w:val="28"/>
    </w:rPr>
  </w:style>
  <w:style w:type="character" w:styleId="Sidetall">
    <w:name w:val="page number"/>
    <w:basedOn w:val="Standardskriftforavsnitt"/>
    <w:rsid w:val="00891F96"/>
  </w:style>
  <w:style w:type="paragraph" w:styleId="Makrotekst">
    <w:name w:val="macro"/>
    <w:semiHidden/>
    <w:rsid w:val="00891F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right="-2835"/>
    </w:pPr>
    <w:rPr>
      <w:rFonts w:ascii="Arial" w:hAnsi="Arial"/>
      <w:sz w:val="16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C62199"/>
    <w:rPr>
      <w:color w:val="C55A11" w:themeColor="accent2"/>
    </w:rPr>
  </w:style>
  <w:style w:type="character" w:styleId="Hyperkobling">
    <w:name w:val="Hyperlink"/>
    <w:basedOn w:val="Standardskriftforavsnitt"/>
    <w:uiPriority w:val="99"/>
    <w:rsid w:val="000A7D9F"/>
    <w:rPr>
      <w:dstrike w:val="0"/>
      <w:color w:val="666699"/>
      <w:u w:val="none"/>
      <w:effect w:val="none"/>
    </w:rPr>
  </w:style>
  <w:style w:type="paragraph" w:styleId="Listeavsnitt">
    <w:name w:val="List Paragraph"/>
    <w:basedOn w:val="Normal"/>
    <w:uiPriority w:val="34"/>
    <w:qFormat/>
    <w:rsid w:val="000A7D9F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2424DF"/>
    <w:rPr>
      <w:color w:val="605E5C"/>
      <w:shd w:val="clear" w:color="auto" w:fill="E1DFDD"/>
    </w:rPr>
  </w:style>
  <w:style w:type="table" w:styleId="Tabellrutenett">
    <w:name w:val="Table Grid"/>
    <w:basedOn w:val="Vanligtabell"/>
    <w:rsid w:val="0024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3D67A1"/>
    <w:rPr>
      <w:rFonts w:cs="Myriad Pro"/>
      <w:color w:val="000000"/>
      <w:sz w:val="36"/>
      <w:szCs w:val="36"/>
    </w:rPr>
  </w:style>
  <w:style w:type="paragraph" w:customStyle="1" w:styleId="Pa1">
    <w:name w:val="Pa1"/>
    <w:basedOn w:val="Normal"/>
    <w:next w:val="Normal"/>
    <w:uiPriority w:val="99"/>
    <w:rsid w:val="006C08E5"/>
    <w:pPr>
      <w:autoSpaceDE w:val="0"/>
      <w:autoSpaceDN w:val="0"/>
      <w:adjustRightInd w:val="0"/>
      <w:spacing w:line="241" w:lineRule="atLeast"/>
    </w:pPr>
    <w:rPr>
      <w:rFonts w:ascii="Myriad Pro" w:eastAsiaTheme="minorHAnsi" w:hAnsi="Myriad Pro" w:cstheme="minorBidi"/>
      <w:szCs w:val="24"/>
    </w:rPr>
  </w:style>
  <w:style w:type="paragraph" w:customStyle="1" w:styleId="Standardtekst">
    <w:name w:val="Standardtekst"/>
    <w:basedOn w:val="Normal"/>
    <w:rsid w:val="00E81BFD"/>
    <w:pPr>
      <w:autoSpaceDE w:val="0"/>
      <w:autoSpaceDN w:val="0"/>
      <w:adjustRightInd w:val="0"/>
    </w:pPr>
    <w:rPr>
      <w:rFonts w:ascii="Times New Roman" w:hAnsi="Times New Roman" w:cs="Arial"/>
      <w:color w:val="000000"/>
      <w:sz w:val="22"/>
      <w:szCs w:val="24"/>
      <w:lang w:eastAsia="nb-NO"/>
    </w:rPr>
  </w:style>
  <w:style w:type="paragraph" w:styleId="Ingenmellomrom">
    <w:name w:val="No Spacing"/>
    <w:uiPriority w:val="99"/>
    <w:qFormat/>
    <w:rsid w:val="00E81BFD"/>
    <w:rPr>
      <w:rFonts w:ascii="Calibri" w:hAnsi="Calibr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FA005A"/>
    <w:rPr>
      <w:rFonts w:ascii="Segoe UI" w:hAnsi="Segoe UI"/>
      <w:i/>
      <w:noProof/>
      <w:sz w:val="18"/>
      <w:lang w:eastAsia="en-US"/>
    </w:rPr>
  </w:style>
  <w:style w:type="character" w:styleId="Merknadsreferanse">
    <w:name w:val="annotation reference"/>
    <w:basedOn w:val="Standardskriftforavsnitt"/>
    <w:semiHidden/>
    <w:unhideWhenUsed/>
    <w:rsid w:val="00E31470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E31470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E31470"/>
    <w:rPr>
      <w:rFonts w:ascii="Segoe UI" w:hAnsi="Segoe UI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E3147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E31470"/>
    <w:rPr>
      <w:rFonts w:ascii="Segoe UI" w:hAnsi="Segoe U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PTil%20Interne\Notat%20(bokm&#229;l).dotm" TargetMode="External"/></Relationships>
</file>

<file path=word/theme/theme1.xml><?xml version="1.0" encoding="utf-8"?>
<a:theme xmlns:a="http://schemas.openxmlformats.org/drawingml/2006/main" name="Office-tema">
  <a:themeElements>
    <a:clrScheme name="Ptil Standar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16738F"/>
      </a:accent1>
      <a:accent2>
        <a:srgbClr val="C55A11"/>
      </a:accent2>
      <a:accent3>
        <a:srgbClr val="EAB200"/>
      </a:accent3>
      <a:accent4>
        <a:srgbClr val="46ADC2"/>
      </a:accent4>
      <a:accent5>
        <a:srgbClr val="64A761"/>
      </a:accent5>
      <a:accent6>
        <a:srgbClr val="009999"/>
      </a:accent6>
      <a:hlink>
        <a:srgbClr val="FF6600"/>
      </a:hlink>
      <a:folHlink>
        <a:srgbClr val="CC059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AA0BE36B06DC4F99C534C56BA7126C" ma:contentTypeVersion="7" ma:contentTypeDescription="Opprett et nytt dokument." ma:contentTypeScope="" ma:versionID="041f6c1e723d9f2f3f9dedf45e1be973">
  <xsd:schema xmlns:xsd="http://www.w3.org/2001/XMLSchema" xmlns:xs="http://www.w3.org/2001/XMLSchema" xmlns:p="http://schemas.microsoft.com/office/2006/metadata/properties" xmlns:ns2="14d24700-2da9-4ba7-bee8-fc171c4c21f3" targetNamespace="http://schemas.microsoft.com/office/2006/metadata/properties" ma:root="true" ma:fieldsID="0c7db6bbdd1bac8ae5d0cb3fb7c01d55" ns2:_="">
    <xsd:import namespace="14d24700-2da9-4ba7-bee8-fc171c4c21f3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2:ArchivedToRegistryEntry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24700-2da9-4ba7-bee8-fc171c4c21f3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 sa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11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14d24700-2da9-4ba7-bee8-fc171c4c21f3">
      <Url xsi:nil="true"/>
      <Description xsi:nil="true"/>
    </ArchivedTo>
    <ArchivedBy xmlns="14d24700-2da9-4ba7-bee8-fc171c4c21f3" xsi:nil="true"/>
    <Archived xmlns="14d24700-2da9-4ba7-bee8-fc171c4c21f3" xsi:nil="true"/>
    <ArchivedToRegistryEntry xmlns="14d24700-2da9-4ba7-bee8-fc171c4c21f3">
      <Url xsi:nil="true"/>
      <Description xsi:nil="true"/>
    </ArchivedToRegistryEntry>
  </documentManagement>
</p:properties>
</file>

<file path=customXml/itemProps1.xml><?xml version="1.0" encoding="utf-8"?>
<ds:datastoreItem xmlns:ds="http://schemas.openxmlformats.org/officeDocument/2006/customXml" ds:itemID="{24488C59-D551-481C-A94B-530A2DE9E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24700-2da9-4ba7-bee8-fc171c4c2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01162-F4B8-496D-A5F1-AF96931BA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A23FF-3839-4696-830A-14E13F81F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640BFE-C3C5-4F0C-AAE7-F56E3183405D}">
  <ds:schemaRefs>
    <ds:schemaRef ds:uri="http://schemas.microsoft.com/office/2006/metadata/properties"/>
    <ds:schemaRef ds:uri="http://schemas.microsoft.com/office/infopath/2007/PartnerControls"/>
    <ds:schemaRef ds:uri="14d24700-2da9-4ba7-bee8-fc171c4c21f3"/>
  </ds:schemaRefs>
</ds:datastoreItem>
</file>

<file path=docMetadata/LabelInfo.xml><?xml version="1.0" encoding="utf-8"?>
<clbl:labelList xmlns:clbl="http://schemas.microsoft.com/office/2020/mipLabelMetadata">
  <clbl:label id="{3195373b-c53f-4cf5-bb89-a9864f2818a1}" enabled="1" method="Standard" siteId="{87f68222-e959-4b65-94cd-52e6ad7e312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Notat (bokmål)</Template>
  <TotalTime>249</TotalTime>
  <Pages>2</Pages>
  <Words>419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ONS kravspesifikasjoner 2020</dc:title>
  <dc:subject/>
  <dc:creator>Lagoutte Caroline</dc:creator>
  <cp:keywords/>
  <cp:lastModifiedBy>Astrid Johnsen</cp:lastModifiedBy>
  <cp:revision>156</cp:revision>
  <cp:lastPrinted>1900-01-01T08:00:00Z</cp:lastPrinted>
  <dcterms:created xsi:type="dcterms:W3CDTF">2020-08-27T17:22:00Z</dcterms:created>
  <dcterms:modified xsi:type="dcterms:W3CDTF">2026-05-19T13:20:00Z</dcterms:modified>
  <cp:category>Notat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0x01010090AA0BE36B06DC4F99C534C56BA7126C</vt:lpwstr>
  </property>
  <property fmtid="{D5CDD505-2E9C-101B-9397-08002B2CF9AE}" pid="3" name="Klassifisering">
    <vt:lpwstr/>
  </property>
  <property fmtid="{D5CDD505-2E9C-101B-9397-08002B2CF9AE}" pid="4" name="MediaServiceImageTags">
    <vt:lpwstr/>
  </property>
  <property fmtid="{D5CDD505-2E9C-101B-9397-08002B2CF9AE}" pid="5" name="Order">
    <vt:r8>175200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SharedWithUsers">
    <vt:lpwstr>14;#Liv Marit Haugvaldstad;#97;#Kolbjørn Reppen</vt:lpwstr>
  </property>
</Properties>
</file>